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532" w:rsidRDefault="005B4532" w:rsidP="001569E5">
      <w:pPr>
        <w:pStyle w:val="Title"/>
        <w:tabs>
          <w:tab w:val="left" w:pos="8895"/>
        </w:tabs>
        <w:jc w:val="left"/>
        <w:outlineLvl w:val="0"/>
        <w:rPr>
          <w:bCs/>
          <w:i/>
          <w:szCs w:val="28"/>
        </w:rPr>
      </w:pPr>
      <w:r>
        <w:rPr>
          <w:bCs/>
          <w:i/>
          <w:szCs w:val="28"/>
        </w:rPr>
        <w:t xml:space="preserve">                                                                                                                                        </w:t>
      </w:r>
    </w:p>
    <w:p w:rsidR="005B4532" w:rsidRPr="001569E5" w:rsidRDefault="005B4532" w:rsidP="001569E5">
      <w:pPr>
        <w:pStyle w:val="Title"/>
        <w:tabs>
          <w:tab w:val="left" w:pos="8895"/>
        </w:tabs>
        <w:jc w:val="left"/>
        <w:outlineLvl w:val="0"/>
        <w:rPr>
          <w:bCs/>
          <w:szCs w:val="28"/>
        </w:rPr>
      </w:pPr>
      <w:r>
        <w:rPr>
          <w:bCs/>
          <w:i/>
          <w:szCs w:val="28"/>
        </w:rPr>
        <w:t xml:space="preserve">                                                     </w:t>
      </w:r>
      <w:r w:rsidRPr="001569E5">
        <w:rPr>
          <w:rFonts w:ascii="Times New Roman" w:hAnsi="Times New Roman"/>
          <w:b/>
          <w:szCs w:val="28"/>
        </w:rPr>
        <w:t xml:space="preserve">СОВЕТ ДЕПУТАТОВ </w:t>
      </w:r>
    </w:p>
    <w:p w:rsidR="005B4532" w:rsidRPr="001569E5" w:rsidRDefault="005B4532" w:rsidP="002714EC">
      <w:pPr>
        <w:pStyle w:val="Title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УСТЬ-ТАРКСКОГО СЕЛЬСОВЕТА</w:t>
      </w:r>
    </w:p>
    <w:p w:rsidR="005B4532" w:rsidRPr="001569E5" w:rsidRDefault="005B4532" w:rsidP="002714EC">
      <w:pPr>
        <w:pStyle w:val="Title"/>
        <w:outlineLvl w:val="0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УСТЬ-ТАРКСКОГО РАЙОНА</w:t>
      </w:r>
    </w:p>
    <w:p w:rsidR="005B4532" w:rsidRPr="001569E5" w:rsidRDefault="005B4532" w:rsidP="002714EC">
      <w:pPr>
        <w:pStyle w:val="Title"/>
        <w:outlineLvl w:val="0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НОВОСИБИРСКОЙ ОБЛАСТИ</w:t>
      </w:r>
    </w:p>
    <w:p w:rsidR="005B4532" w:rsidRPr="001569E5" w:rsidRDefault="005B4532" w:rsidP="0015683D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 w:rsidRPr="001569E5">
        <w:rPr>
          <w:rFonts w:ascii="Times New Roman" w:hAnsi="Times New Roman"/>
          <w:b/>
          <w:sz w:val="28"/>
          <w:szCs w:val="28"/>
        </w:rPr>
        <w:t>(пятого созыва)</w:t>
      </w:r>
    </w:p>
    <w:p w:rsidR="005B4532" w:rsidRDefault="005B4532" w:rsidP="001569E5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2714EC">
        <w:rPr>
          <w:rFonts w:ascii="Times New Roman" w:hAnsi="Times New Roman"/>
          <w:b/>
          <w:sz w:val="28"/>
          <w:szCs w:val="28"/>
        </w:rPr>
        <w:t>Р Е Ш Е Н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714EC">
        <w:rPr>
          <w:rFonts w:ascii="Times New Roman" w:hAnsi="Times New Roman"/>
          <w:b/>
          <w:sz w:val="28"/>
          <w:szCs w:val="28"/>
        </w:rPr>
        <w:t>Е</w:t>
      </w:r>
    </w:p>
    <w:p w:rsidR="005B4532" w:rsidRDefault="005B4532" w:rsidP="001569E5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Pr="001569E5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>сороковой  сессии</w:t>
      </w:r>
      <w:r w:rsidRPr="001569E5">
        <w:rPr>
          <w:rFonts w:ascii="Times New Roman" w:hAnsi="Times New Roman"/>
          <w:b/>
          <w:sz w:val="28"/>
          <w:szCs w:val="28"/>
        </w:rPr>
        <w:t>)</w:t>
      </w:r>
    </w:p>
    <w:p w:rsidR="005B4532" w:rsidRPr="002714EC" w:rsidRDefault="005B4532" w:rsidP="009923D2">
      <w:pPr>
        <w:outlineLvl w:val="0"/>
        <w:rPr>
          <w:rFonts w:ascii="Times New Roman" w:hAnsi="Times New Roman"/>
          <w:b/>
          <w:sz w:val="28"/>
          <w:szCs w:val="28"/>
        </w:rPr>
      </w:pPr>
    </w:p>
    <w:p w:rsidR="005B4532" w:rsidRPr="00F3201C" w:rsidRDefault="005B4532" w:rsidP="002714E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27.12.2019                      </w:t>
      </w:r>
      <w:r w:rsidRPr="002714E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№ </w:t>
      </w:r>
      <w:r w:rsidRPr="00F3201C">
        <w:rPr>
          <w:rFonts w:ascii="Times New Roman" w:hAnsi="Times New Roman"/>
          <w:b/>
          <w:sz w:val="28"/>
          <w:szCs w:val="28"/>
        </w:rPr>
        <w:t>200</w:t>
      </w:r>
    </w:p>
    <w:p w:rsidR="005B4532" w:rsidRDefault="005B4532" w:rsidP="002714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бюджете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Усть-Таркского сельсовета Усть-Таркского района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Новосибирской области на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20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год </w:t>
      </w:r>
    </w:p>
    <w:p w:rsidR="005B4532" w:rsidRPr="00625939" w:rsidRDefault="005B4532" w:rsidP="009923D2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21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22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5B4532" w:rsidRPr="002714EC" w:rsidRDefault="005B4532" w:rsidP="002714E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(второе чтение)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1. Утвердить основные характеристики бюджета </w:t>
      </w:r>
      <w:r w:rsidRPr="00D83B2E">
        <w:rPr>
          <w:rFonts w:ascii="Times New Roman" w:hAnsi="Times New Roman" w:cs="Times New Roman"/>
          <w:sz w:val="28"/>
          <w:szCs w:val="28"/>
        </w:rPr>
        <w:t>Усть-Таркского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 </w:t>
      </w:r>
      <w:r w:rsidRPr="00625939">
        <w:rPr>
          <w:rFonts w:ascii="Times New Roman" w:hAnsi="Times New Roman" w:cs="Times New Roman"/>
          <w:sz w:val="28"/>
          <w:szCs w:val="28"/>
        </w:rPr>
        <w:t>(далее - 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поселения) на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B4532" w:rsidRPr="00C268F0" w:rsidRDefault="005B4532" w:rsidP="00D83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25939">
        <w:rPr>
          <w:rFonts w:ascii="Times New Roman" w:hAnsi="Times New Roman"/>
          <w:sz w:val="28"/>
          <w:szCs w:val="28"/>
        </w:rPr>
        <w:t>1) </w:t>
      </w:r>
      <w:r w:rsidRPr="00203106">
        <w:rPr>
          <w:rFonts w:ascii="Times New Roman" w:hAnsi="Times New Roman"/>
          <w:sz w:val="28"/>
          <w:szCs w:val="28"/>
        </w:rPr>
        <w:t>) прогнозируемы</w:t>
      </w:r>
      <w:r>
        <w:rPr>
          <w:rFonts w:ascii="Times New Roman" w:hAnsi="Times New Roman"/>
          <w:sz w:val="28"/>
          <w:szCs w:val="28"/>
        </w:rPr>
        <w:t>й общий объем доходов</w:t>
      </w:r>
      <w:r w:rsidRPr="00203106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203106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55 921 670,0</w:t>
      </w:r>
      <w:r w:rsidRPr="00C268F0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45 981 600,0</w:t>
      </w:r>
      <w:r w:rsidRPr="00C268F0">
        <w:rPr>
          <w:rFonts w:ascii="Times New Roman" w:hAnsi="Times New Roman"/>
          <w:sz w:val="28"/>
          <w:szCs w:val="28"/>
        </w:rPr>
        <w:t xml:space="preserve"> 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45 981 600,0</w:t>
      </w:r>
      <w:r w:rsidRPr="00203106">
        <w:rPr>
          <w:rFonts w:ascii="Times New Roman" w:hAnsi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</w:t>
      </w:r>
      <w:r w:rsidRPr="00C268F0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250 300,0</w:t>
      </w:r>
      <w:r w:rsidRPr="00C268F0">
        <w:rPr>
          <w:rFonts w:ascii="Times New Roman" w:hAnsi="Times New Roman"/>
          <w:sz w:val="28"/>
          <w:szCs w:val="28"/>
        </w:rPr>
        <w:t xml:space="preserve"> рублей;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общий объем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55 921 670,0 рублей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3) дефицит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2. Утвердить основные характеристики бюджета </w:t>
      </w:r>
      <w:r>
        <w:rPr>
          <w:rFonts w:ascii="Times New Roman" w:hAnsi="Times New Roman" w:cs="Times New Roman"/>
          <w:sz w:val="28"/>
          <w:szCs w:val="28"/>
        </w:rPr>
        <w:t>поселения на плановый период 2021 и  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Pr="00C268F0">
        <w:rPr>
          <w:rFonts w:ascii="Times New Roman" w:hAnsi="Times New Roman" w:cs="Times New Roman"/>
          <w:sz w:val="28"/>
          <w:szCs w:val="28"/>
        </w:rPr>
        <w:t>прогнозируемы</w:t>
      </w:r>
      <w:r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Pr="00C268F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16 589 350,0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 xml:space="preserve">6 133 500,0 </w:t>
      </w:r>
      <w:r w:rsidRPr="00C268F0">
        <w:rPr>
          <w:rFonts w:ascii="Times New Roman" w:hAnsi="Times New Roman" w:cs="Times New Roman"/>
          <w:sz w:val="28"/>
          <w:szCs w:val="28"/>
        </w:rPr>
        <w:t>рублей, из них объем межбюджетных</w:t>
      </w:r>
      <w:r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Pr="00C268F0">
        <w:rPr>
          <w:rFonts w:ascii="Times New Roman" w:hAnsi="Times New Roman" w:cs="Times New Roman"/>
          <w:sz w:val="28"/>
          <w:szCs w:val="28"/>
        </w:rPr>
        <w:t>сумме</w:t>
      </w:r>
      <w:r>
        <w:rPr>
          <w:rFonts w:ascii="Times New Roman" w:hAnsi="Times New Roman" w:cs="Times New Roman"/>
          <w:sz w:val="28"/>
          <w:szCs w:val="28"/>
        </w:rPr>
        <w:t xml:space="preserve"> 6 133 500,0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249 700,0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 рублей, и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16 742 350,0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5 866 700,0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5 866 700,0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258 000,0</w:t>
      </w:r>
      <w:r w:rsidRPr="0020310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общий объем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16 589 350,0 рублей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408 491,25 </w:t>
      </w:r>
      <w:r w:rsidRPr="00625939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25939">
        <w:rPr>
          <w:rFonts w:ascii="Times New Roman" w:hAnsi="Times New Roman" w:cs="Times New Roman"/>
          <w:sz w:val="28"/>
          <w:szCs w:val="28"/>
        </w:rPr>
        <w:t>, и на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16 742 350,0 </w:t>
      </w:r>
      <w:r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824 217,5 </w:t>
      </w:r>
      <w:r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дефицит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дефицит бюджета </w:t>
      </w:r>
      <w:r>
        <w:rPr>
          <w:rFonts w:ascii="Times New Roman" w:hAnsi="Times New Roman" w:cs="Times New Roman"/>
          <w:sz w:val="28"/>
          <w:szCs w:val="28"/>
        </w:rPr>
        <w:t>поселения на 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7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 в 2020 году и плановом периоде 2021-2022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перечень главных администраторов налоговых и неналоговых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C08">
        <w:rPr>
          <w:rFonts w:ascii="Times New Roman" w:hAnsi="Times New Roman" w:cs="Times New Roman"/>
          <w:sz w:val="28"/>
          <w:szCs w:val="28"/>
        </w:rPr>
        <w:t>4. 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D33C08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33C08">
        <w:rPr>
          <w:rFonts w:ascii="Times New Roman" w:hAnsi="Times New Roman" w:cs="Times New Roman"/>
          <w:sz w:val="28"/>
          <w:szCs w:val="28"/>
        </w:rPr>
        <w:t xml:space="preserve"> в 2</w:t>
      </w:r>
      <w:r>
        <w:rPr>
          <w:rFonts w:ascii="Times New Roman" w:hAnsi="Times New Roman" w:cs="Times New Roman"/>
          <w:sz w:val="28"/>
          <w:szCs w:val="28"/>
        </w:rPr>
        <w:t>020 году и плановом периоде 2021</w:t>
      </w:r>
      <w:r w:rsidRPr="00D33C0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33C0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4"/>
      <w:bookmarkEnd w:id="1"/>
      <w:r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>. Установить, что доходы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плано</w:t>
      </w:r>
      <w:r>
        <w:rPr>
          <w:rFonts w:ascii="Times New Roman" w:hAnsi="Times New Roman" w:cs="Times New Roman"/>
          <w:sz w:val="28"/>
          <w:szCs w:val="28"/>
        </w:rPr>
        <w:t xml:space="preserve">вый период 2021-2022 </w:t>
      </w:r>
      <w:r w:rsidRPr="00625939">
        <w:rPr>
          <w:rFonts w:ascii="Times New Roman" w:hAnsi="Times New Roman" w:cs="Times New Roman"/>
          <w:sz w:val="28"/>
          <w:szCs w:val="28"/>
        </w:rPr>
        <w:t>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области (далее – местные бюджеты) от налога на доходы физических лиц, установленных частью 1 статьи 1 Закона Новосибирской области от 7 ноября 2011 года № 132-ОЗ «О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области».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унитарные предприятия за использование муниципального имущества осуществляют перечисления в бюджет поселения в размере 20% прибыли, остающейся после уплаты налогов и иных обязательных платежей. Перечисления части прибыли в бюджет поселения унитарными предприятиями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9"/>
      <w:bookmarkStart w:id="3" w:name="Par51"/>
      <w:bookmarkEnd w:id="2"/>
      <w:bookmarkEnd w:id="3"/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625939">
        <w:rPr>
          <w:rFonts w:ascii="Times New Roman" w:hAnsi="Times New Roman" w:cs="Times New Roman"/>
          <w:sz w:val="28"/>
          <w:szCs w:val="28"/>
        </w:rPr>
        <w:t xml:space="preserve">в пределах общего объема расходов, установленного </w:t>
      </w:r>
      <w:r>
        <w:rPr>
          <w:rFonts w:ascii="Times New Roman" w:hAnsi="Times New Roman" w:cs="Times New Roman"/>
          <w:sz w:val="28"/>
          <w:szCs w:val="28"/>
        </w:rPr>
        <w:t xml:space="preserve">статьей </w:t>
      </w:r>
      <w:r w:rsidRPr="00625939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бюджета: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62593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</w:t>
      </w:r>
      <w:r>
        <w:rPr>
          <w:rFonts w:ascii="Times New Roman" w:hAnsi="Times New Roman" w:cs="Times New Roman"/>
          <w:sz w:val="28"/>
          <w:szCs w:val="28"/>
        </w:rPr>
        <w:t xml:space="preserve"> таблице 1 приложения 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2021-2022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таблице 2 приложения 3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) по </w:t>
      </w:r>
      <w:r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бюджета: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</w:t>
      </w:r>
      <w:r w:rsidRPr="006259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2020 </w:t>
      </w:r>
      <w:r w:rsidRPr="00625939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1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4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2021 - 2022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4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>на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таблицы 1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2021</w:t>
      </w:r>
      <w:r w:rsidRPr="0062593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2022 </w:t>
      </w:r>
      <w:r w:rsidRPr="00625939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Установить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, направляемых </w:t>
      </w:r>
      <w:r w:rsidRPr="00625939">
        <w:rPr>
          <w:rFonts w:ascii="Times New Roman" w:hAnsi="Times New Roman" w:cs="Times New Roman"/>
          <w:sz w:val="28"/>
          <w:szCs w:val="28"/>
        </w:rPr>
        <w:t xml:space="preserve">на исполнение публичных нормативных обязательств на 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4232C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173 000,0 рублей, на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185 000</w:t>
      </w:r>
      <w:r w:rsidRPr="00110504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рублей и на 2022</w:t>
      </w:r>
      <w:r w:rsidRPr="0011050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197 000,0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на исполнение публичных нормативных обязательств, подлежащих исполнению за счет средств </w:t>
      </w:r>
      <w:r>
        <w:rPr>
          <w:rFonts w:ascii="Times New Roman" w:hAnsi="Times New Roman" w:cs="Times New Roman"/>
          <w:sz w:val="28"/>
          <w:szCs w:val="28"/>
        </w:rPr>
        <w:t>бюджета поселения: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1)на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таблицы 1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2)на 2021-2022 года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ю 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Default="005B4532" w:rsidP="00D83B2E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Установить</w:t>
      </w:r>
      <w:r w:rsidRPr="001D1855">
        <w:rPr>
          <w:rFonts w:ascii="Times New Roman" w:hAnsi="Times New Roman" w:cs="Times New Roman"/>
          <w:sz w:val="28"/>
          <w:szCs w:val="28"/>
        </w:rPr>
        <w:t xml:space="preserve"> объем </w:t>
      </w:r>
      <w:r>
        <w:rPr>
          <w:rFonts w:ascii="Times New Roman" w:hAnsi="Times New Roman" w:cs="Times New Roman"/>
          <w:sz w:val="28"/>
          <w:szCs w:val="28"/>
        </w:rPr>
        <w:t xml:space="preserve">иных </w:t>
      </w:r>
      <w:r w:rsidRPr="001D1855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, предоставляемых</w:t>
      </w:r>
      <w:r w:rsidRPr="001D185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D185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из бюджета поселения:</w:t>
      </w:r>
    </w:p>
    <w:p w:rsidR="005B4532" w:rsidRDefault="005B4532" w:rsidP="00D83B2E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1)на 2020 год в </w:t>
      </w:r>
      <w:r w:rsidRPr="00FD5083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 xml:space="preserve">40 100,0 руб., </w:t>
      </w:r>
    </w:p>
    <w:p w:rsidR="005B4532" w:rsidRDefault="005B4532" w:rsidP="00D83B2E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2)на 2021 год в сумме 40 100,0 руб., на 2022 год в сумме 40 100,0 </w:t>
      </w:r>
      <w:r w:rsidRPr="001D1855">
        <w:rPr>
          <w:rFonts w:ascii="Times New Roman" w:hAnsi="Times New Roman" w:cs="Times New Roman"/>
          <w:sz w:val="28"/>
          <w:szCs w:val="28"/>
        </w:rPr>
        <w:t>руб.</w:t>
      </w:r>
    </w:p>
    <w:p w:rsidR="005B4532" w:rsidRDefault="005B4532" w:rsidP="00D83B2E">
      <w:pPr>
        <w:pStyle w:val="BodyText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855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распределение иных межбюджетных трансфертов из</w:t>
      </w:r>
      <w:r w:rsidRPr="001D185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D1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 бюджету муниципального района:</w:t>
      </w:r>
    </w:p>
    <w:p w:rsidR="005B4532" w:rsidRPr="006A73CB" w:rsidRDefault="005B4532" w:rsidP="00D83B2E">
      <w:pPr>
        <w:pStyle w:val="ListParagraph"/>
        <w:numPr>
          <w:ilvl w:val="0"/>
          <w:numId w:val="9"/>
        </w:numPr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A73CB">
        <w:rPr>
          <w:rFonts w:ascii="Times New Roman" w:hAnsi="Times New Roman" w:cs="Times New Roman"/>
          <w:sz w:val="28"/>
          <w:szCs w:val="28"/>
        </w:rPr>
        <w:t xml:space="preserve"> на исполнение полномочий контрольно-счетного органа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B4532" w:rsidRPr="006A73CB" w:rsidRDefault="005B4532" w:rsidP="00D83B2E">
      <w:pPr>
        <w:adjustRightInd w:val="0"/>
        <w:ind w:left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A73CB">
        <w:rPr>
          <w:rFonts w:ascii="Times New Roman" w:hAnsi="Times New Roman" w:cs="Times New Roman"/>
          <w:sz w:val="28"/>
          <w:szCs w:val="28"/>
        </w:rPr>
        <w:t>а)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A73CB">
        <w:rPr>
          <w:rFonts w:ascii="Times New Roman" w:hAnsi="Times New Roman" w:cs="Times New Roman"/>
          <w:sz w:val="28"/>
          <w:szCs w:val="28"/>
        </w:rPr>
        <w:t xml:space="preserve"> год согласно таблицы 1 приложения 7 к настоящему Решению;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на 2021-2022 года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ю 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5B4532" w:rsidRPr="00030B72" w:rsidRDefault="005B4532" w:rsidP="00D83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030B72">
        <w:rPr>
          <w:rFonts w:ascii="Times New Roman" w:hAnsi="Times New Roman"/>
          <w:sz w:val="28"/>
          <w:szCs w:val="28"/>
        </w:rPr>
        <w:t>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030B72">
        <w:rPr>
          <w:rFonts w:ascii="Times New Roman" w:hAnsi="Times New Roman"/>
          <w:sz w:val="28"/>
          <w:szCs w:val="28"/>
        </w:rPr>
        <w:t xml:space="preserve"> законодательством Новосибирской области, и</w:t>
      </w:r>
      <w:r>
        <w:rPr>
          <w:rFonts w:ascii="Times New Roman" w:hAnsi="Times New Roman"/>
          <w:sz w:val="28"/>
          <w:szCs w:val="28"/>
        </w:rPr>
        <w:t xml:space="preserve"> (или) нормативно-правовыми актами органов местного самоуправления, и</w:t>
      </w:r>
      <w:r w:rsidRPr="00030B72">
        <w:rPr>
          <w:rFonts w:ascii="Times New Roman" w:hAnsi="Times New Roman"/>
          <w:sz w:val="28"/>
          <w:szCs w:val="28"/>
        </w:rPr>
        <w:t xml:space="preserve"> в пределах бюджетных ассигнований, предусмотренных ведомственной структурой расходов</w:t>
      </w:r>
      <w:r>
        <w:rPr>
          <w:rFonts w:ascii="Times New Roman" w:hAnsi="Times New Roman"/>
          <w:sz w:val="28"/>
          <w:szCs w:val="28"/>
        </w:rPr>
        <w:t xml:space="preserve"> бюджета на 2019 год и плановый период 2020 - 2021 годов.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625939">
        <w:rPr>
          <w:rFonts w:ascii="Times New Roman" w:hAnsi="Times New Roman" w:cs="Times New Roman"/>
          <w:sz w:val="28"/>
          <w:szCs w:val="28"/>
        </w:rPr>
        <w:t xml:space="preserve">.  </w:t>
      </w:r>
      <w:r>
        <w:rPr>
          <w:rFonts w:ascii="Times New Roman" w:hAnsi="Times New Roman" w:cs="Times New Roman"/>
          <w:sz w:val="28"/>
          <w:szCs w:val="28"/>
        </w:rPr>
        <w:t>Установить, что в 2020</w:t>
      </w:r>
      <w:r w:rsidRPr="0066573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65739">
        <w:rPr>
          <w:rFonts w:ascii="Times New Roman" w:hAnsi="Times New Roman" w:cs="Times New Roman"/>
          <w:sz w:val="28"/>
          <w:szCs w:val="28"/>
        </w:rPr>
        <w:t xml:space="preserve"> годах 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665739">
        <w:rPr>
          <w:rFonts w:ascii="Times New Roman" w:hAnsi="Times New Roman" w:cs="Times New Roman"/>
          <w:sz w:val="28"/>
          <w:szCs w:val="28"/>
        </w:rPr>
        <w:t xml:space="preserve"> оказываются муниципальные услуги </w:t>
      </w:r>
      <w:r>
        <w:rPr>
          <w:rFonts w:ascii="Times New Roman" w:hAnsi="Times New Roman" w:cs="Times New Roman"/>
          <w:sz w:val="28"/>
          <w:szCs w:val="28"/>
        </w:rPr>
        <w:t xml:space="preserve">(выполняются работы) </w:t>
      </w:r>
      <w:r w:rsidRPr="0066573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ведомственными перечнями м</w:t>
      </w:r>
      <w:r w:rsidRPr="00665739">
        <w:rPr>
          <w:rFonts w:ascii="Times New Roman" w:hAnsi="Times New Roman" w:cs="Times New Roman"/>
          <w:sz w:val="28"/>
          <w:szCs w:val="28"/>
        </w:rPr>
        <w:t>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(работ)</w:t>
      </w:r>
      <w:r w:rsidRPr="00665739">
        <w:rPr>
          <w:rFonts w:ascii="Times New Roman" w:hAnsi="Times New Roman" w:cs="Times New Roman"/>
          <w:sz w:val="28"/>
          <w:szCs w:val="28"/>
        </w:rPr>
        <w:t xml:space="preserve">, утвержденными администрацией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сельсовета, нормативами финансовых затрат (стоимостью)</w:t>
      </w:r>
      <w:r w:rsidRPr="00665739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>
        <w:rPr>
          <w:rFonts w:ascii="Times New Roman" w:hAnsi="Times New Roman" w:cs="Times New Roman"/>
          <w:sz w:val="28"/>
          <w:szCs w:val="28"/>
        </w:rPr>
        <w:t xml:space="preserve">х услуг (работ), </w:t>
      </w:r>
      <w:r w:rsidRPr="00665739">
        <w:rPr>
          <w:rFonts w:ascii="Times New Roman" w:hAnsi="Times New Roman" w:cs="Times New Roman"/>
          <w:sz w:val="28"/>
          <w:szCs w:val="28"/>
        </w:rPr>
        <w:t xml:space="preserve"> учреждениями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Pr="00665739">
        <w:rPr>
          <w:rFonts w:ascii="Times New Roman" w:hAnsi="Times New Roman" w:cs="Times New Roman"/>
          <w:sz w:val="28"/>
          <w:szCs w:val="28"/>
        </w:rPr>
        <w:t>сельсовета</w:t>
      </w:r>
      <w:bookmarkStart w:id="4" w:name="Par76"/>
      <w:bookmarkEnd w:id="4"/>
      <w:r>
        <w:rPr>
          <w:rFonts w:ascii="Times New Roman" w:hAnsi="Times New Roman" w:cs="Times New Roman"/>
          <w:sz w:val="28"/>
          <w:szCs w:val="28"/>
        </w:rPr>
        <w:t>. Оказание муниципальных услуг (выполнение работ) осуществляется в соответствии с муниципальным заданием, сформированным в порядке, установленном администрацией Усть-Раркского сельсовета.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665739">
        <w:rPr>
          <w:rFonts w:ascii="Times New Roman" w:hAnsi="Times New Roman" w:cs="Times New Roman"/>
          <w:sz w:val="28"/>
          <w:szCs w:val="28"/>
        </w:rPr>
        <w:t xml:space="preserve">Установить, что администрация </w:t>
      </w:r>
      <w:r>
        <w:rPr>
          <w:rFonts w:ascii="Times New Roman" w:hAnsi="Times New Roman" w:cs="Times New Roman"/>
          <w:sz w:val="28"/>
          <w:szCs w:val="28"/>
        </w:rPr>
        <w:t>Усть-Таркского</w:t>
      </w:r>
      <w:r w:rsidRPr="00665739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665739">
        <w:rPr>
          <w:rFonts w:ascii="Times New Roman" w:hAnsi="Times New Roman" w:cs="Times New Roman"/>
          <w:sz w:val="28"/>
          <w:szCs w:val="28"/>
        </w:rPr>
        <w:t>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о подписке на периодические издания и об их приобретении;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>
        <w:rPr>
          <w:rFonts w:ascii="Times New Roman" w:hAnsi="Times New Roman" w:cs="Times New Roman"/>
          <w:sz w:val="28"/>
          <w:szCs w:val="28"/>
        </w:rPr>
        <w:t>об оплате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25939">
        <w:rPr>
          <w:rFonts w:ascii="Times New Roman" w:hAnsi="Times New Roman" w:cs="Times New Roman"/>
          <w:sz w:val="28"/>
          <w:szCs w:val="28"/>
        </w:rPr>
        <w:t>контрактам) об осуществлении технологического присоединения к электрическим сетям;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</w:t>
      </w:r>
      <w:r>
        <w:rPr>
          <w:rFonts w:ascii="Times New Roman" w:hAnsi="Times New Roman" w:cs="Times New Roman"/>
          <w:sz w:val="28"/>
          <w:szCs w:val="28"/>
        </w:rPr>
        <w:t>распоряжению администрации Усть-Таркского сельсовета.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91"/>
      <w:bookmarkEnd w:id="5"/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сельсовета Усть-Таркского района Новосибирской области</w:t>
      </w:r>
      <w:r w:rsidRPr="00625939">
        <w:rPr>
          <w:rFonts w:ascii="Times New Roman" w:hAnsi="Times New Roman" w:cs="Times New Roman"/>
          <w:sz w:val="28"/>
          <w:szCs w:val="28"/>
        </w:rPr>
        <w:t xml:space="preserve">, учитываются на лицевых счетах, открытых им в </w:t>
      </w:r>
      <w:r>
        <w:rPr>
          <w:rFonts w:ascii="Times New Roman" w:hAnsi="Times New Roman" w:cs="Times New Roman"/>
          <w:sz w:val="28"/>
          <w:szCs w:val="28"/>
        </w:rPr>
        <w:t>финансовом органе Усть-Таркского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финансовым органом Усть-Таркского района.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Pr="00FD29F3" w:rsidRDefault="005B4532" w:rsidP="00D83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bookmarkStart w:id="6" w:name="Par95"/>
      <w:bookmarkStart w:id="7" w:name="Par170"/>
      <w:bookmarkStart w:id="8" w:name="Par244"/>
      <w:bookmarkEnd w:id="6"/>
      <w:bookmarkEnd w:id="7"/>
      <w:bookmarkEnd w:id="8"/>
      <w:r>
        <w:rPr>
          <w:rFonts w:ascii="Times New Roman" w:hAnsi="Times New Roman"/>
          <w:sz w:val="28"/>
          <w:szCs w:val="28"/>
        </w:rPr>
        <w:t xml:space="preserve">14. </w:t>
      </w:r>
      <w:r w:rsidRPr="00FD29F3">
        <w:rPr>
          <w:rFonts w:ascii="Times New Roman" w:hAnsi="Times New Roman"/>
          <w:sz w:val="28"/>
          <w:szCs w:val="28"/>
        </w:rPr>
        <w:t>Установить, что средства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FD29F3">
        <w:rPr>
          <w:rFonts w:ascii="Times New Roman" w:hAnsi="Times New Roman"/>
          <w:sz w:val="28"/>
          <w:szCs w:val="28"/>
        </w:rPr>
        <w:t>, предусмотренные на условиях софинансирования расходов, осуществл</w:t>
      </w:r>
      <w:r>
        <w:rPr>
          <w:rFonts w:ascii="Times New Roman" w:hAnsi="Times New Roman"/>
          <w:sz w:val="28"/>
          <w:szCs w:val="28"/>
        </w:rPr>
        <w:t>яемых за счет средств поселения</w:t>
      </w:r>
      <w:r w:rsidRPr="00FD29F3">
        <w:rPr>
          <w:rFonts w:ascii="Times New Roman" w:hAnsi="Times New Roman"/>
          <w:sz w:val="28"/>
          <w:szCs w:val="28"/>
        </w:rPr>
        <w:t>, расходуются в соответствии с установленными нормативами софинансирования расходов.</w:t>
      </w:r>
    </w:p>
    <w:p w:rsidR="005B4532" w:rsidRPr="00FD29F3" w:rsidRDefault="005B4532" w:rsidP="00D83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D29F3">
        <w:rPr>
          <w:rFonts w:ascii="Times New Roman" w:hAnsi="Times New Roman"/>
          <w:sz w:val="28"/>
          <w:szCs w:val="28"/>
        </w:rPr>
        <w:t xml:space="preserve">Фактический объем указанных расходов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 xml:space="preserve">определяется главным распорядителем средств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>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FD29F3">
        <w:rPr>
          <w:rFonts w:ascii="Times New Roman" w:hAnsi="Times New Roman"/>
          <w:sz w:val="28"/>
          <w:szCs w:val="28"/>
        </w:rPr>
        <w:t>администрацией У</w:t>
      </w:r>
      <w:r>
        <w:rPr>
          <w:rFonts w:ascii="Times New Roman" w:hAnsi="Times New Roman"/>
          <w:sz w:val="28"/>
          <w:szCs w:val="28"/>
        </w:rPr>
        <w:t xml:space="preserve">сть-Таркского района, </w:t>
      </w:r>
      <w:r w:rsidRPr="00FD29F3">
        <w:rPr>
          <w:rFonts w:ascii="Times New Roman" w:hAnsi="Times New Roman"/>
          <w:sz w:val="28"/>
          <w:szCs w:val="28"/>
        </w:rPr>
        <w:t>Правительством Новосибирской области.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249"/>
      <w:bookmarkStart w:id="10" w:name="Par270"/>
      <w:bookmarkStart w:id="11" w:name="Par286"/>
      <w:bookmarkEnd w:id="9"/>
      <w:bookmarkEnd w:id="10"/>
      <w:bookmarkEnd w:id="11"/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 Усть-Таркского района Новосибирской области в целях финансового обеспечения в отношении автомобильных дорог общего пользования местного значения в границах населенных пунктов поселения, капитального ремонта и ремонт дворовых территорий многоквартирных домов населенных пунктов, осуществляемых за счет муниципальных дорожных фондов на 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20 747 852,0 </w:t>
      </w:r>
      <w:r w:rsidRPr="00625939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 на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110504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5 328 033</w:t>
      </w:r>
      <w:r w:rsidRPr="001105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75 рублей и на 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110504">
        <w:rPr>
          <w:rFonts w:ascii="Times New Roman" w:hAnsi="Times New Roman" w:cs="Times New Roman"/>
          <w:sz w:val="28"/>
          <w:szCs w:val="28"/>
        </w:rPr>
        <w:t>сумме</w:t>
      </w:r>
      <w:r>
        <w:rPr>
          <w:rFonts w:ascii="Times New Roman" w:hAnsi="Times New Roman" w:cs="Times New Roman"/>
          <w:sz w:val="28"/>
          <w:szCs w:val="28"/>
        </w:rPr>
        <w:t xml:space="preserve"> 5 048 007,50</w:t>
      </w:r>
      <w:r w:rsidRPr="00110504">
        <w:rPr>
          <w:rFonts w:ascii="Times New Roman" w:hAnsi="Times New Roman" w:cs="Times New Roman"/>
          <w:sz w:val="28"/>
          <w:szCs w:val="28"/>
        </w:rPr>
        <w:t xml:space="preserve"> руб</w:t>
      </w:r>
      <w:r w:rsidRPr="00625939">
        <w:rPr>
          <w:rFonts w:ascii="Times New Roman" w:hAnsi="Times New Roman" w:cs="Times New Roman"/>
          <w:sz w:val="28"/>
          <w:szCs w:val="28"/>
        </w:rPr>
        <w:t>лей.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Pr="00661147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47">
        <w:rPr>
          <w:rFonts w:ascii="Times New Roman" w:hAnsi="Times New Roman" w:cs="Times New Roman"/>
          <w:sz w:val="28"/>
          <w:szCs w:val="28"/>
        </w:rPr>
        <w:t>16. Установит размер резервного фонда бюджета поселения  на 2020 год в сумме 13 428,00 рублей, на 2021год в сумме 0,0 рублей, на 2022 год 0,0рублей</w:t>
      </w:r>
    </w:p>
    <w:p w:rsidR="005B4532" w:rsidRPr="00433A1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9900"/>
          <w:sz w:val="28"/>
          <w:szCs w:val="28"/>
        </w:rPr>
      </w:pP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Утвердить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источники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2020 </w:t>
      </w:r>
      <w:r w:rsidRPr="00625939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 xml:space="preserve">согласно таблицы 1 приложения 8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2021–2022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300"/>
      <w:bookmarkStart w:id="13" w:name="Par304"/>
      <w:bookmarkEnd w:id="12"/>
      <w:bookmarkEnd w:id="13"/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4" w:name="Par308"/>
      <w:bookmarkEnd w:id="14"/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сельсовета: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согласно таблицы 1 приложения 9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:rsidR="005B4532" w:rsidRPr="001D1855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2021–2022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B4532" w:rsidRPr="0099560A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314"/>
      <w:bookmarkEnd w:id="15"/>
      <w:r>
        <w:rPr>
          <w:rFonts w:ascii="Times New Roman" w:hAnsi="Times New Roman" w:cs="Times New Roman"/>
          <w:sz w:val="28"/>
          <w:szCs w:val="28"/>
        </w:rPr>
        <w:t>19. Утвердить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долга</w:t>
      </w:r>
      <w:r>
        <w:rPr>
          <w:rFonts w:ascii="Times New Roman" w:hAnsi="Times New Roman" w:cs="Times New Roman"/>
          <w:sz w:val="28"/>
          <w:szCs w:val="28"/>
        </w:rPr>
        <w:t xml:space="preserve"> Усть-Таркского сельсовета на 1 января 2021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99560A">
        <w:rPr>
          <w:rFonts w:ascii="Times New Roman" w:hAnsi="Times New Roman" w:cs="Times New Roman"/>
          <w:sz w:val="28"/>
          <w:szCs w:val="28"/>
        </w:rPr>
        <w:t>гарантиям</w:t>
      </w:r>
      <w:r>
        <w:rPr>
          <w:rFonts w:ascii="Times New Roman" w:hAnsi="Times New Roman" w:cs="Times New Roman"/>
          <w:sz w:val="28"/>
          <w:szCs w:val="28"/>
        </w:rPr>
        <w:t xml:space="preserve"> Усть-Таркского сельсовета </w:t>
      </w:r>
      <w:r w:rsidRPr="0099560A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0,0 рублей, на 1 января 2022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>
        <w:rPr>
          <w:rFonts w:ascii="Times New Roman" w:hAnsi="Times New Roman" w:cs="Times New Roman"/>
          <w:sz w:val="28"/>
          <w:szCs w:val="28"/>
        </w:rPr>
        <w:t xml:space="preserve"> 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99560A">
        <w:rPr>
          <w:rFonts w:ascii="Times New Roman" w:hAnsi="Times New Roman" w:cs="Times New Roman"/>
          <w:sz w:val="28"/>
          <w:szCs w:val="28"/>
        </w:rPr>
        <w:t>гарантиям</w:t>
      </w:r>
      <w:r>
        <w:rPr>
          <w:rFonts w:ascii="Times New Roman" w:hAnsi="Times New Roman" w:cs="Times New Roman"/>
          <w:sz w:val="28"/>
          <w:szCs w:val="28"/>
        </w:rPr>
        <w:t xml:space="preserve"> Усть-Таркского сельсовета </w:t>
      </w:r>
      <w:r w:rsidRPr="0099560A">
        <w:rPr>
          <w:rFonts w:ascii="Times New Roman" w:hAnsi="Times New Roman" w:cs="Times New Roman"/>
          <w:sz w:val="28"/>
          <w:szCs w:val="28"/>
        </w:rPr>
        <w:t>в сумм</w:t>
      </w:r>
      <w:r>
        <w:rPr>
          <w:rFonts w:ascii="Times New Roman" w:hAnsi="Times New Roman" w:cs="Times New Roman"/>
          <w:sz w:val="28"/>
          <w:szCs w:val="28"/>
        </w:rPr>
        <w:t>е 0,0 рублей, и на 1 января 2023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сельсовета </w:t>
      </w:r>
      <w:r w:rsidRPr="0099560A">
        <w:rPr>
          <w:rFonts w:ascii="Times New Roman" w:hAnsi="Times New Roman" w:cs="Times New Roman"/>
          <w:sz w:val="28"/>
          <w:szCs w:val="28"/>
        </w:rPr>
        <w:t>в сумме 0,0 рублей.</w:t>
      </w:r>
    </w:p>
    <w:p w:rsidR="005B4532" w:rsidRPr="0099560A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Установить 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 на 2020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 рублей, на 2021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 рублей и на 2022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Установить объем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9560A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сельсовета на 2020 </w:t>
      </w:r>
      <w:r w:rsidRPr="0099560A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0,0 рублей, на 2021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0,0рублей и на 2022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Pr="00625939" w:rsidRDefault="005B4532" w:rsidP="00A752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320"/>
      <w:bookmarkStart w:id="17" w:name="Par328"/>
      <w:bookmarkEnd w:id="16"/>
      <w:bookmarkEnd w:id="17"/>
      <w:r>
        <w:rPr>
          <w:rFonts w:ascii="Times New Roman" w:hAnsi="Times New Roman" w:cs="Times New Roman"/>
          <w:sz w:val="28"/>
          <w:szCs w:val="28"/>
        </w:rPr>
        <w:t xml:space="preserve">            20. </w:t>
      </w:r>
      <w:r w:rsidRPr="00625939">
        <w:rPr>
          <w:rFonts w:ascii="Times New Roman" w:hAnsi="Times New Roman" w:cs="Times New Roman"/>
          <w:sz w:val="28"/>
          <w:szCs w:val="28"/>
        </w:rPr>
        <w:t>Установить, что не использованн</w:t>
      </w:r>
      <w:r>
        <w:rPr>
          <w:rFonts w:ascii="Times New Roman" w:hAnsi="Times New Roman" w:cs="Times New Roman"/>
          <w:sz w:val="28"/>
          <w:szCs w:val="28"/>
        </w:rPr>
        <w:t>ые по состоянию на 1 января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полученные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назначение, подлежат возврату в доход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 соответствии с решением главного администратора средств областного бюджета о наличии потребности в межбюджетных трансфертах, полученных местными бюджетами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районного в 2019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 и иных межбюджетных трансфертов, имеющих целевое назн</w:t>
      </w:r>
      <w:r>
        <w:rPr>
          <w:rFonts w:ascii="Times New Roman" w:hAnsi="Times New Roman" w:cs="Times New Roman"/>
          <w:sz w:val="28"/>
          <w:szCs w:val="28"/>
        </w:rPr>
        <w:t>ачение, не использованных в 2019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году, средства в объеме, не превышающем остатки указанных межбюджетных трансферт</w:t>
      </w:r>
      <w:r>
        <w:rPr>
          <w:rFonts w:ascii="Times New Roman" w:hAnsi="Times New Roman" w:cs="Times New Roman"/>
          <w:sz w:val="28"/>
          <w:szCs w:val="28"/>
        </w:rPr>
        <w:t>ов, могут быть возвращены в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доход местного бюджета, которому они были ранее предоставлены, для финансового обеспечения расходов бюджета, соответствующих целям предоставления указанных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 в 2019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В случае, если неиспользованный остаток межбюджетных трансфертов, полученных </w:t>
      </w:r>
      <w:r>
        <w:rPr>
          <w:rFonts w:ascii="Times New Roman" w:hAnsi="Times New Roman" w:cs="Times New Roman"/>
          <w:sz w:val="28"/>
          <w:szCs w:val="28"/>
        </w:rPr>
        <w:t>бюджетом поселения из областного бюджета в 2019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субсидий, субвенций и иных межбюджетных трансфертов, имеющих целевое назначение, не перечислен в доход областного бюджета</w:t>
      </w:r>
      <w:r w:rsidRPr="00EF3F2E">
        <w:rPr>
          <w:rFonts w:ascii="Times New Roman" w:hAnsi="Times New Roman" w:cs="Times New Roman"/>
          <w:sz w:val="28"/>
          <w:szCs w:val="28"/>
        </w:rPr>
        <w:t>, указанные средства подлежат взысканию в порядке, установленном министерством финансов и налоговой политики Новосибирской области,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Федерации от 11 июня 2009 года № 51н.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Default="005B4532" w:rsidP="00A752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bookmarkStart w:id="18" w:name="Par334"/>
      <w:bookmarkEnd w:id="18"/>
      <w:r>
        <w:rPr>
          <w:rFonts w:ascii="Times New Roman" w:hAnsi="Times New Roman" w:cs="Times New Roman"/>
          <w:sz w:val="28"/>
          <w:szCs w:val="28"/>
        </w:rPr>
        <w:t xml:space="preserve">          21. </w:t>
      </w:r>
      <w:r w:rsidRPr="00625939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Усть-Таркского сельсовета муниципальных 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муниципальных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 принятия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администрацией Усть-Таркского сельсовета 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>соответствующего решения.</w:t>
      </w:r>
    </w:p>
    <w:p w:rsidR="005B4532" w:rsidRPr="00625939" w:rsidRDefault="005B4532" w:rsidP="00A752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338"/>
      <w:bookmarkStart w:id="20" w:name="Par348"/>
      <w:bookmarkEnd w:id="19"/>
      <w:bookmarkEnd w:id="20"/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 в соответствии с пунктом 8 статьи 217 Бюджетного кодекса Российской Федерации следующие основания для внесения в </w:t>
      </w: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>и (или) перераспределения бюджетных ассигнований между главными распорядителями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) перераспределение бюджетных ассигнований между разделами, подразделами и целевыми статьями расходов классификации расходов бюджетов в случае </w:t>
      </w:r>
      <w:r>
        <w:rPr>
          <w:rFonts w:ascii="Times New Roman" w:hAnsi="Times New Roman" w:cs="Times New Roman"/>
          <w:sz w:val="28"/>
          <w:szCs w:val="28"/>
        </w:rPr>
        <w:t>реорганизации 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532" w:rsidRPr="00625939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E6047">
        <w:rPr>
          <w:rFonts w:ascii="Times New Roman" w:hAnsi="Times New Roman" w:cs="Times New Roman"/>
          <w:sz w:val="28"/>
          <w:szCs w:val="28"/>
        </w:rPr>
        <w:t xml:space="preserve">     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6047">
        <w:rPr>
          <w:rFonts w:ascii="Times New Roman" w:hAnsi="Times New Roman" w:cs="Times New Roman"/>
          <w:sz w:val="28"/>
          <w:szCs w:val="28"/>
        </w:rPr>
        <w:t>. Настоящее Решение опубликовать в официальном печатном издании «Бюллетень органов местного самоуправления Усть-Таркского района», а также разместить на официальном сайте</w:t>
      </w:r>
      <w:r w:rsidRPr="00815B9D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021B72">
          <w:rPr>
            <w:rStyle w:val="Hyperlink"/>
            <w:rFonts w:ascii="Times New Roman" w:hAnsi="Times New Roman"/>
            <w:sz w:val="28"/>
            <w:szCs w:val="28"/>
            <w:lang w:val="en-US"/>
          </w:rPr>
          <w:t>www</w:t>
        </w:r>
        <w:r w:rsidRPr="00021B72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021B72">
          <w:rPr>
            <w:rStyle w:val="Hyperlink"/>
            <w:rFonts w:ascii="Times New Roman" w:hAnsi="Times New Roman"/>
            <w:sz w:val="28"/>
            <w:szCs w:val="28"/>
            <w:lang w:val="en-US"/>
          </w:rPr>
          <w:t>ustsovet</w:t>
        </w:r>
        <w:r w:rsidRPr="00D83B2E">
          <w:rPr>
            <w:rStyle w:val="Hyperlink"/>
            <w:rFonts w:ascii="Times New Roman" w:hAnsi="Times New Roman"/>
            <w:sz w:val="28"/>
            <w:szCs w:val="28"/>
          </w:rPr>
          <w:t>@</w:t>
        </w:r>
        <w:r w:rsidRPr="00021B72">
          <w:rPr>
            <w:rStyle w:val="Hyperlink"/>
            <w:rFonts w:ascii="Times New Roman" w:hAnsi="Times New Roman"/>
            <w:sz w:val="28"/>
            <w:szCs w:val="28"/>
            <w:lang w:val="en-US"/>
          </w:rPr>
          <w:t>ngs</w:t>
        </w:r>
        <w:r w:rsidRPr="00021B72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021B72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815B9D">
        <w:rPr>
          <w:rFonts w:ascii="Times New Roman" w:hAnsi="Times New Roman" w:cs="Times New Roman"/>
          <w:sz w:val="28"/>
          <w:szCs w:val="28"/>
        </w:rPr>
        <w:t xml:space="preserve"> </w:t>
      </w:r>
      <w:r w:rsidRPr="002E604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Pr="002E6047">
        <w:rPr>
          <w:rFonts w:ascii="Times New Roman" w:hAnsi="Times New Roman" w:cs="Times New Roman"/>
          <w:sz w:val="28"/>
          <w:szCs w:val="28"/>
        </w:rPr>
        <w:t>сельсовета Усть-Таркского района Новосибирской области.</w:t>
      </w:r>
    </w:p>
    <w:p w:rsidR="005B4532" w:rsidRPr="002E6047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5B4532" w:rsidRPr="002E6047" w:rsidRDefault="005B4532" w:rsidP="00D83B2E">
      <w:pPr>
        <w:widowControl w:val="0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2E6047">
        <w:rPr>
          <w:rFonts w:ascii="Times New Roman" w:hAnsi="Times New Roman" w:cs="Times New Roman"/>
          <w:sz w:val="28"/>
          <w:szCs w:val="28"/>
        </w:rPr>
        <w:t xml:space="preserve">                 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E6047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>
        <w:rPr>
          <w:rFonts w:ascii="Times New Roman" w:hAnsi="Times New Roman" w:cs="Times New Roman"/>
          <w:sz w:val="28"/>
          <w:szCs w:val="28"/>
        </w:rPr>
        <w:t>с 01 января 20</w:t>
      </w:r>
      <w:r w:rsidRPr="00D83B2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6047">
        <w:rPr>
          <w:rFonts w:ascii="Times New Roman" w:hAnsi="Times New Roman" w:cs="Times New Roman"/>
          <w:sz w:val="28"/>
          <w:szCs w:val="28"/>
        </w:rPr>
        <w:t>года.</w:t>
      </w:r>
    </w:p>
    <w:p w:rsidR="005B4532" w:rsidRPr="00625939" w:rsidRDefault="005B4532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B4532" w:rsidRPr="00625939" w:rsidRDefault="005B4532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16"/>
      <w:bookmarkEnd w:id="21"/>
    </w:p>
    <w:p w:rsidR="005B4532" w:rsidRPr="00625939" w:rsidRDefault="005B4532" w:rsidP="009D5C21">
      <w:pPr>
        <w:pStyle w:val="BodyTextIndent2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Глава Усть-Таркского сельсовета</w:t>
      </w:r>
    </w:p>
    <w:p w:rsidR="005B4532" w:rsidRDefault="005B4532" w:rsidP="00BC2CDF">
      <w:pPr>
        <w:pStyle w:val="BodyTextIndent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Усть-Таркского сельсовета                                     Усть-Таркского района</w:t>
      </w:r>
    </w:p>
    <w:p w:rsidR="005B4532" w:rsidRDefault="005B4532" w:rsidP="00BC2CDF">
      <w:pPr>
        <w:pStyle w:val="BodyTextIndent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Усть-Таркского района                                            Новосибирской области</w:t>
      </w:r>
    </w:p>
    <w:p w:rsidR="005B4532" w:rsidRDefault="005B4532" w:rsidP="00BC2CDF">
      <w:pPr>
        <w:pStyle w:val="BodyTextIndent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</w:t>
      </w:r>
    </w:p>
    <w:p w:rsidR="005B4532" w:rsidRPr="00625939" w:rsidRDefault="005B4532" w:rsidP="00BC2CDF">
      <w:pPr>
        <w:pStyle w:val="BodyTextIndent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5B4532" w:rsidRPr="00625939" w:rsidRDefault="005B4532" w:rsidP="003F1EBF">
      <w:pPr>
        <w:pStyle w:val="BodyTextIndent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  <w:r w:rsidRPr="00583AE8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В.Н.Предвечный</w:t>
      </w:r>
      <w:r w:rsidRPr="0062593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3F1EBF">
        <w:rPr>
          <w:rFonts w:ascii="Times New Roman" w:hAnsi="Times New Roman"/>
          <w:sz w:val="28"/>
          <w:szCs w:val="28"/>
          <w:u w:val="single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В.В. Шушканов</w:t>
      </w:r>
    </w:p>
    <w:sectPr w:rsidR="005B4532" w:rsidRPr="00625939" w:rsidSect="00753ABA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532" w:rsidRDefault="005B4532" w:rsidP="006544D4">
      <w:pPr>
        <w:spacing w:after="0" w:line="240" w:lineRule="auto"/>
      </w:pPr>
      <w:r>
        <w:separator/>
      </w:r>
    </w:p>
  </w:endnote>
  <w:endnote w:type="continuationSeparator" w:id="0">
    <w:p w:rsidR="005B4532" w:rsidRDefault="005B453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532" w:rsidRDefault="005B4532" w:rsidP="006544D4">
      <w:pPr>
        <w:spacing w:after="0" w:line="240" w:lineRule="auto"/>
      </w:pPr>
      <w:r>
        <w:separator/>
      </w:r>
    </w:p>
  </w:footnote>
  <w:footnote w:type="continuationSeparator" w:id="0">
    <w:p w:rsidR="005B4532" w:rsidRDefault="005B453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532" w:rsidRPr="00992805" w:rsidRDefault="005B4532">
    <w:pPr>
      <w:pStyle w:val="Header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7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73262B"/>
    <w:multiLevelType w:val="hybridMultilevel"/>
    <w:tmpl w:val="3EB04DA2"/>
    <w:lvl w:ilvl="0" w:tplc="2B00E48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052"/>
    <w:rsid w:val="000007B0"/>
    <w:rsid w:val="000018AC"/>
    <w:rsid w:val="00002E4C"/>
    <w:rsid w:val="00003CF7"/>
    <w:rsid w:val="000050FD"/>
    <w:rsid w:val="00005153"/>
    <w:rsid w:val="000162D2"/>
    <w:rsid w:val="0001692E"/>
    <w:rsid w:val="000172C3"/>
    <w:rsid w:val="00020B62"/>
    <w:rsid w:val="00020FFB"/>
    <w:rsid w:val="00021B72"/>
    <w:rsid w:val="00024390"/>
    <w:rsid w:val="00025284"/>
    <w:rsid w:val="000258B3"/>
    <w:rsid w:val="00027E89"/>
    <w:rsid w:val="00030824"/>
    <w:rsid w:val="00030B72"/>
    <w:rsid w:val="00031017"/>
    <w:rsid w:val="00032736"/>
    <w:rsid w:val="00034AAA"/>
    <w:rsid w:val="00036618"/>
    <w:rsid w:val="0003678E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5857"/>
    <w:rsid w:val="000660EA"/>
    <w:rsid w:val="00066818"/>
    <w:rsid w:val="00066CC4"/>
    <w:rsid w:val="00070703"/>
    <w:rsid w:val="00070CC2"/>
    <w:rsid w:val="00072722"/>
    <w:rsid w:val="00072949"/>
    <w:rsid w:val="00073230"/>
    <w:rsid w:val="00074BB3"/>
    <w:rsid w:val="000770BE"/>
    <w:rsid w:val="00077FEF"/>
    <w:rsid w:val="00083092"/>
    <w:rsid w:val="00084041"/>
    <w:rsid w:val="00084209"/>
    <w:rsid w:val="00085BEB"/>
    <w:rsid w:val="000901CC"/>
    <w:rsid w:val="00093EDD"/>
    <w:rsid w:val="00094C1E"/>
    <w:rsid w:val="00094FF1"/>
    <w:rsid w:val="00095896"/>
    <w:rsid w:val="00095F2A"/>
    <w:rsid w:val="00096487"/>
    <w:rsid w:val="0009690A"/>
    <w:rsid w:val="000A0ABB"/>
    <w:rsid w:val="000A160D"/>
    <w:rsid w:val="000A422F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1F93"/>
    <w:rsid w:val="000C2C61"/>
    <w:rsid w:val="000C3557"/>
    <w:rsid w:val="000C3C35"/>
    <w:rsid w:val="000C50C6"/>
    <w:rsid w:val="000C5381"/>
    <w:rsid w:val="000C567D"/>
    <w:rsid w:val="000D740D"/>
    <w:rsid w:val="000E0902"/>
    <w:rsid w:val="000E0C69"/>
    <w:rsid w:val="000E3AF4"/>
    <w:rsid w:val="000E5802"/>
    <w:rsid w:val="000E60A6"/>
    <w:rsid w:val="000F39CF"/>
    <w:rsid w:val="000F48AF"/>
    <w:rsid w:val="000F5E40"/>
    <w:rsid w:val="000F7AD9"/>
    <w:rsid w:val="00101E8E"/>
    <w:rsid w:val="001022AA"/>
    <w:rsid w:val="00103163"/>
    <w:rsid w:val="001033B4"/>
    <w:rsid w:val="001047CC"/>
    <w:rsid w:val="0010606F"/>
    <w:rsid w:val="00107BEF"/>
    <w:rsid w:val="00110504"/>
    <w:rsid w:val="001105FF"/>
    <w:rsid w:val="00111194"/>
    <w:rsid w:val="00111AC1"/>
    <w:rsid w:val="00112C20"/>
    <w:rsid w:val="00112DE8"/>
    <w:rsid w:val="00115FC8"/>
    <w:rsid w:val="001171BA"/>
    <w:rsid w:val="001208D5"/>
    <w:rsid w:val="00121C16"/>
    <w:rsid w:val="00121DA1"/>
    <w:rsid w:val="001249A9"/>
    <w:rsid w:val="001260A3"/>
    <w:rsid w:val="001262B8"/>
    <w:rsid w:val="00131963"/>
    <w:rsid w:val="00132C81"/>
    <w:rsid w:val="001340F4"/>
    <w:rsid w:val="0013438D"/>
    <w:rsid w:val="0013544F"/>
    <w:rsid w:val="0013590E"/>
    <w:rsid w:val="00135FAC"/>
    <w:rsid w:val="00140252"/>
    <w:rsid w:val="00140D65"/>
    <w:rsid w:val="00140EEC"/>
    <w:rsid w:val="00143D21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5683D"/>
    <w:rsid w:val="001569E5"/>
    <w:rsid w:val="0016054C"/>
    <w:rsid w:val="00162F7D"/>
    <w:rsid w:val="001636CF"/>
    <w:rsid w:val="00163CF5"/>
    <w:rsid w:val="00163F87"/>
    <w:rsid w:val="0016416D"/>
    <w:rsid w:val="001649F0"/>
    <w:rsid w:val="00165AAD"/>
    <w:rsid w:val="0016660D"/>
    <w:rsid w:val="00166EBC"/>
    <w:rsid w:val="00172CE8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41A8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C7623"/>
    <w:rsid w:val="001D1855"/>
    <w:rsid w:val="001D47CB"/>
    <w:rsid w:val="001D52D5"/>
    <w:rsid w:val="001D5412"/>
    <w:rsid w:val="001E0721"/>
    <w:rsid w:val="001E0775"/>
    <w:rsid w:val="001E0976"/>
    <w:rsid w:val="001E0D8C"/>
    <w:rsid w:val="001E2DE9"/>
    <w:rsid w:val="001E2E9E"/>
    <w:rsid w:val="001E3BFF"/>
    <w:rsid w:val="001E3E55"/>
    <w:rsid w:val="001E4018"/>
    <w:rsid w:val="001E4BEE"/>
    <w:rsid w:val="001F5A07"/>
    <w:rsid w:val="001F787F"/>
    <w:rsid w:val="001F7F6A"/>
    <w:rsid w:val="00200772"/>
    <w:rsid w:val="00200E84"/>
    <w:rsid w:val="00201572"/>
    <w:rsid w:val="00203106"/>
    <w:rsid w:val="002044C0"/>
    <w:rsid w:val="00204787"/>
    <w:rsid w:val="0020621F"/>
    <w:rsid w:val="0020776F"/>
    <w:rsid w:val="00207B74"/>
    <w:rsid w:val="00210BDB"/>
    <w:rsid w:val="002135DB"/>
    <w:rsid w:val="00213D38"/>
    <w:rsid w:val="00214056"/>
    <w:rsid w:val="00214136"/>
    <w:rsid w:val="00217440"/>
    <w:rsid w:val="00223C4C"/>
    <w:rsid w:val="002255F0"/>
    <w:rsid w:val="00227362"/>
    <w:rsid w:val="002273E8"/>
    <w:rsid w:val="00230398"/>
    <w:rsid w:val="00231096"/>
    <w:rsid w:val="00231D65"/>
    <w:rsid w:val="002320B2"/>
    <w:rsid w:val="00233020"/>
    <w:rsid w:val="0023330C"/>
    <w:rsid w:val="00233D14"/>
    <w:rsid w:val="002404EF"/>
    <w:rsid w:val="0024423B"/>
    <w:rsid w:val="00250D7D"/>
    <w:rsid w:val="00251B36"/>
    <w:rsid w:val="00252C9D"/>
    <w:rsid w:val="002603F5"/>
    <w:rsid w:val="00262F9F"/>
    <w:rsid w:val="00264194"/>
    <w:rsid w:val="0026423D"/>
    <w:rsid w:val="0026482B"/>
    <w:rsid w:val="00264BEB"/>
    <w:rsid w:val="00265672"/>
    <w:rsid w:val="00270557"/>
    <w:rsid w:val="002714EC"/>
    <w:rsid w:val="00275A8B"/>
    <w:rsid w:val="0027642A"/>
    <w:rsid w:val="00276C60"/>
    <w:rsid w:val="002805DE"/>
    <w:rsid w:val="0028191D"/>
    <w:rsid w:val="0028418F"/>
    <w:rsid w:val="00284393"/>
    <w:rsid w:val="0028606C"/>
    <w:rsid w:val="00287F2D"/>
    <w:rsid w:val="00291A6F"/>
    <w:rsid w:val="002954C4"/>
    <w:rsid w:val="00295BF2"/>
    <w:rsid w:val="002A1638"/>
    <w:rsid w:val="002A19DB"/>
    <w:rsid w:val="002A2F44"/>
    <w:rsid w:val="002A4AB9"/>
    <w:rsid w:val="002A5788"/>
    <w:rsid w:val="002A5CA0"/>
    <w:rsid w:val="002A5F0A"/>
    <w:rsid w:val="002A633C"/>
    <w:rsid w:val="002A7AD7"/>
    <w:rsid w:val="002B00F3"/>
    <w:rsid w:val="002B0E96"/>
    <w:rsid w:val="002B1B4C"/>
    <w:rsid w:val="002B4BEB"/>
    <w:rsid w:val="002B5698"/>
    <w:rsid w:val="002B7826"/>
    <w:rsid w:val="002B7FF6"/>
    <w:rsid w:val="002C0056"/>
    <w:rsid w:val="002C073D"/>
    <w:rsid w:val="002C1516"/>
    <w:rsid w:val="002C1FC1"/>
    <w:rsid w:val="002C3083"/>
    <w:rsid w:val="002C7468"/>
    <w:rsid w:val="002D11AD"/>
    <w:rsid w:val="002D17B8"/>
    <w:rsid w:val="002D1FB2"/>
    <w:rsid w:val="002D44A1"/>
    <w:rsid w:val="002D52B1"/>
    <w:rsid w:val="002D57BD"/>
    <w:rsid w:val="002D6B03"/>
    <w:rsid w:val="002D73F3"/>
    <w:rsid w:val="002E1998"/>
    <w:rsid w:val="002E2D23"/>
    <w:rsid w:val="002E6047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07805"/>
    <w:rsid w:val="003104C8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5633"/>
    <w:rsid w:val="00326998"/>
    <w:rsid w:val="003301A2"/>
    <w:rsid w:val="003303BA"/>
    <w:rsid w:val="003322B8"/>
    <w:rsid w:val="00333050"/>
    <w:rsid w:val="00336009"/>
    <w:rsid w:val="00337AB2"/>
    <w:rsid w:val="00340A61"/>
    <w:rsid w:val="00342FF9"/>
    <w:rsid w:val="003436C5"/>
    <w:rsid w:val="00344E62"/>
    <w:rsid w:val="00347104"/>
    <w:rsid w:val="00351083"/>
    <w:rsid w:val="00353381"/>
    <w:rsid w:val="00354C11"/>
    <w:rsid w:val="003567C4"/>
    <w:rsid w:val="0035748D"/>
    <w:rsid w:val="003579FC"/>
    <w:rsid w:val="00361376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77E87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9C4"/>
    <w:rsid w:val="003A1377"/>
    <w:rsid w:val="003A196C"/>
    <w:rsid w:val="003A313B"/>
    <w:rsid w:val="003A50F2"/>
    <w:rsid w:val="003A66A4"/>
    <w:rsid w:val="003B119B"/>
    <w:rsid w:val="003B23B4"/>
    <w:rsid w:val="003B468A"/>
    <w:rsid w:val="003B4CC4"/>
    <w:rsid w:val="003B6DB0"/>
    <w:rsid w:val="003C2AAE"/>
    <w:rsid w:val="003C431F"/>
    <w:rsid w:val="003C49E8"/>
    <w:rsid w:val="003C5A65"/>
    <w:rsid w:val="003C6004"/>
    <w:rsid w:val="003D15C2"/>
    <w:rsid w:val="003D1CBD"/>
    <w:rsid w:val="003D265B"/>
    <w:rsid w:val="003E0256"/>
    <w:rsid w:val="003E2AFE"/>
    <w:rsid w:val="003E4427"/>
    <w:rsid w:val="003E48F4"/>
    <w:rsid w:val="003E4902"/>
    <w:rsid w:val="003E52A1"/>
    <w:rsid w:val="003E696B"/>
    <w:rsid w:val="003F0FA5"/>
    <w:rsid w:val="003F1892"/>
    <w:rsid w:val="003F1EBF"/>
    <w:rsid w:val="003F5B63"/>
    <w:rsid w:val="003F5C54"/>
    <w:rsid w:val="003F5E7E"/>
    <w:rsid w:val="003F7295"/>
    <w:rsid w:val="004007B2"/>
    <w:rsid w:val="0040367B"/>
    <w:rsid w:val="00403E1E"/>
    <w:rsid w:val="00404D83"/>
    <w:rsid w:val="004050AF"/>
    <w:rsid w:val="00406293"/>
    <w:rsid w:val="004063DA"/>
    <w:rsid w:val="004100FA"/>
    <w:rsid w:val="00410821"/>
    <w:rsid w:val="00414B0B"/>
    <w:rsid w:val="00414BAE"/>
    <w:rsid w:val="004225DB"/>
    <w:rsid w:val="00424667"/>
    <w:rsid w:val="00424C3A"/>
    <w:rsid w:val="00424ED9"/>
    <w:rsid w:val="00425F42"/>
    <w:rsid w:val="004275D4"/>
    <w:rsid w:val="0043221E"/>
    <w:rsid w:val="00432A20"/>
    <w:rsid w:val="00433A19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449A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24E9"/>
    <w:rsid w:val="00473934"/>
    <w:rsid w:val="00474276"/>
    <w:rsid w:val="004761C0"/>
    <w:rsid w:val="004762BF"/>
    <w:rsid w:val="00481C99"/>
    <w:rsid w:val="00482F81"/>
    <w:rsid w:val="00490C41"/>
    <w:rsid w:val="00490E3C"/>
    <w:rsid w:val="0049171B"/>
    <w:rsid w:val="0049323A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B6FF1"/>
    <w:rsid w:val="004C02BA"/>
    <w:rsid w:val="004C1950"/>
    <w:rsid w:val="004C2421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CF1"/>
    <w:rsid w:val="00504DD1"/>
    <w:rsid w:val="00505D14"/>
    <w:rsid w:val="005155FA"/>
    <w:rsid w:val="00516F17"/>
    <w:rsid w:val="00522BDC"/>
    <w:rsid w:val="00522CE5"/>
    <w:rsid w:val="00523835"/>
    <w:rsid w:val="00525F75"/>
    <w:rsid w:val="005260C3"/>
    <w:rsid w:val="005264F6"/>
    <w:rsid w:val="00527649"/>
    <w:rsid w:val="00530B5A"/>
    <w:rsid w:val="00530D86"/>
    <w:rsid w:val="00531A2F"/>
    <w:rsid w:val="00532EB1"/>
    <w:rsid w:val="00533636"/>
    <w:rsid w:val="00533B3C"/>
    <w:rsid w:val="00537CAC"/>
    <w:rsid w:val="00541485"/>
    <w:rsid w:val="00543114"/>
    <w:rsid w:val="00543C7D"/>
    <w:rsid w:val="0054531B"/>
    <w:rsid w:val="00547521"/>
    <w:rsid w:val="00547E54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1F7"/>
    <w:rsid w:val="00572952"/>
    <w:rsid w:val="005769AC"/>
    <w:rsid w:val="00576B4F"/>
    <w:rsid w:val="0058021D"/>
    <w:rsid w:val="0058178D"/>
    <w:rsid w:val="005825DB"/>
    <w:rsid w:val="00582662"/>
    <w:rsid w:val="00583AE8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A70A5"/>
    <w:rsid w:val="005B2512"/>
    <w:rsid w:val="005B3FE8"/>
    <w:rsid w:val="005B4532"/>
    <w:rsid w:val="005B50EE"/>
    <w:rsid w:val="005B767B"/>
    <w:rsid w:val="005C33F5"/>
    <w:rsid w:val="005C3E01"/>
    <w:rsid w:val="005C472D"/>
    <w:rsid w:val="005C7527"/>
    <w:rsid w:val="005D0891"/>
    <w:rsid w:val="005D0E7E"/>
    <w:rsid w:val="005D1D65"/>
    <w:rsid w:val="005D2F32"/>
    <w:rsid w:val="005D5E97"/>
    <w:rsid w:val="005E330A"/>
    <w:rsid w:val="005E417F"/>
    <w:rsid w:val="005E5812"/>
    <w:rsid w:val="005E7EBC"/>
    <w:rsid w:val="005F09D0"/>
    <w:rsid w:val="005F1D6B"/>
    <w:rsid w:val="005F24C3"/>
    <w:rsid w:val="005F307A"/>
    <w:rsid w:val="005F4069"/>
    <w:rsid w:val="005F4AC5"/>
    <w:rsid w:val="00603261"/>
    <w:rsid w:val="00604EAA"/>
    <w:rsid w:val="006055D3"/>
    <w:rsid w:val="00606CEE"/>
    <w:rsid w:val="0060798D"/>
    <w:rsid w:val="00607D4B"/>
    <w:rsid w:val="00610DA7"/>
    <w:rsid w:val="00610F84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28E7"/>
    <w:rsid w:val="00623D37"/>
    <w:rsid w:val="00624040"/>
    <w:rsid w:val="00625939"/>
    <w:rsid w:val="00625CAD"/>
    <w:rsid w:val="00626CBE"/>
    <w:rsid w:val="006272D6"/>
    <w:rsid w:val="00630584"/>
    <w:rsid w:val="00630D45"/>
    <w:rsid w:val="00631729"/>
    <w:rsid w:val="00633676"/>
    <w:rsid w:val="00633B7E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6420"/>
    <w:rsid w:val="00653804"/>
    <w:rsid w:val="00653BAA"/>
    <w:rsid w:val="006544D4"/>
    <w:rsid w:val="00655738"/>
    <w:rsid w:val="0065662B"/>
    <w:rsid w:val="00656BBC"/>
    <w:rsid w:val="00657ABD"/>
    <w:rsid w:val="00660467"/>
    <w:rsid w:val="00661147"/>
    <w:rsid w:val="00663EE1"/>
    <w:rsid w:val="0066470D"/>
    <w:rsid w:val="00665739"/>
    <w:rsid w:val="00665CBF"/>
    <w:rsid w:val="006667FC"/>
    <w:rsid w:val="006678EE"/>
    <w:rsid w:val="00670A72"/>
    <w:rsid w:val="00673B95"/>
    <w:rsid w:val="00674C69"/>
    <w:rsid w:val="00675AE4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300C"/>
    <w:rsid w:val="00697441"/>
    <w:rsid w:val="006A2E22"/>
    <w:rsid w:val="006A512D"/>
    <w:rsid w:val="006A72D7"/>
    <w:rsid w:val="006A73CB"/>
    <w:rsid w:val="006A7C70"/>
    <w:rsid w:val="006A7E27"/>
    <w:rsid w:val="006A7FCE"/>
    <w:rsid w:val="006B07F9"/>
    <w:rsid w:val="006B117A"/>
    <w:rsid w:val="006B1A63"/>
    <w:rsid w:val="006B1B7E"/>
    <w:rsid w:val="006B21E1"/>
    <w:rsid w:val="006B22B7"/>
    <w:rsid w:val="006B2D94"/>
    <w:rsid w:val="006B2FE6"/>
    <w:rsid w:val="006B3807"/>
    <w:rsid w:val="006B45D3"/>
    <w:rsid w:val="006B53C1"/>
    <w:rsid w:val="006B7585"/>
    <w:rsid w:val="006C0E8F"/>
    <w:rsid w:val="006C17D9"/>
    <w:rsid w:val="006C45D6"/>
    <w:rsid w:val="006C5B37"/>
    <w:rsid w:val="006D0AC2"/>
    <w:rsid w:val="006D2B46"/>
    <w:rsid w:val="006D3568"/>
    <w:rsid w:val="006D3C79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2AE5"/>
    <w:rsid w:val="006E422E"/>
    <w:rsid w:val="006E43F2"/>
    <w:rsid w:val="006E5C5F"/>
    <w:rsid w:val="006E5F85"/>
    <w:rsid w:val="006E5FF4"/>
    <w:rsid w:val="006E6D90"/>
    <w:rsid w:val="006E7B9B"/>
    <w:rsid w:val="006E7D4B"/>
    <w:rsid w:val="006F06B7"/>
    <w:rsid w:val="006F117C"/>
    <w:rsid w:val="006F1C17"/>
    <w:rsid w:val="006F2500"/>
    <w:rsid w:val="006F2792"/>
    <w:rsid w:val="006F3417"/>
    <w:rsid w:val="006F492C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E6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5A3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50BF"/>
    <w:rsid w:val="00775C07"/>
    <w:rsid w:val="00776CAD"/>
    <w:rsid w:val="00777D74"/>
    <w:rsid w:val="00781A25"/>
    <w:rsid w:val="00781FFF"/>
    <w:rsid w:val="00783593"/>
    <w:rsid w:val="00784BD2"/>
    <w:rsid w:val="00787959"/>
    <w:rsid w:val="00787ACD"/>
    <w:rsid w:val="00792497"/>
    <w:rsid w:val="00793521"/>
    <w:rsid w:val="00794C56"/>
    <w:rsid w:val="00796174"/>
    <w:rsid w:val="00796B83"/>
    <w:rsid w:val="007A031D"/>
    <w:rsid w:val="007A3FCC"/>
    <w:rsid w:val="007A6355"/>
    <w:rsid w:val="007B09DF"/>
    <w:rsid w:val="007B1244"/>
    <w:rsid w:val="007B12C0"/>
    <w:rsid w:val="007B1ADA"/>
    <w:rsid w:val="007B2050"/>
    <w:rsid w:val="007B2B30"/>
    <w:rsid w:val="007B3085"/>
    <w:rsid w:val="007B3BA8"/>
    <w:rsid w:val="007B4B98"/>
    <w:rsid w:val="007B4E78"/>
    <w:rsid w:val="007B6D94"/>
    <w:rsid w:val="007C28DC"/>
    <w:rsid w:val="007C3FA0"/>
    <w:rsid w:val="007C554A"/>
    <w:rsid w:val="007C5DA8"/>
    <w:rsid w:val="007C6F5B"/>
    <w:rsid w:val="007C744E"/>
    <w:rsid w:val="007D0BCA"/>
    <w:rsid w:val="007D5103"/>
    <w:rsid w:val="007D546E"/>
    <w:rsid w:val="007D6D73"/>
    <w:rsid w:val="007E025C"/>
    <w:rsid w:val="007E05F0"/>
    <w:rsid w:val="007E0BC6"/>
    <w:rsid w:val="007E121A"/>
    <w:rsid w:val="007E2174"/>
    <w:rsid w:val="007E5748"/>
    <w:rsid w:val="007E63C6"/>
    <w:rsid w:val="007E6684"/>
    <w:rsid w:val="007E7199"/>
    <w:rsid w:val="007E7BA9"/>
    <w:rsid w:val="007E7C7E"/>
    <w:rsid w:val="007F07FE"/>
    <w:rsid w:val="007F10B7"/>
    <w:rsid w:val="007F1384"/>
    <w:rsid w:val="007F1FEC"/>
    <w:rsid w:val="007F2B4E"/>
    <w:rsid w:val="007F2FB5"/>
    <w:rsid w:val="007F319C"/>
    <w:rsid w:val="007F3AB3"/>
    <w:rsid w:val="007F46BC"/>
    <w:rsid w:val="00800D91"/>
    <w:rsid w:val="0080142C"/>
    <w:rsid w:val="0080210B"/>
    <w:rsid w:val="008037B8"/>
    <w:rsid w:val="00804CCB"/>
    <w:rsid w:val="008118C0"/>
    <w:rsid w:val="00812010"/>
    <w:rsid w:val="00812F4D"/>
    <w:rsid w:val="008133AA"/>
    <w:rsid w:val="008135EB"/>
    <w:rsid w:val="00814122"/>
    <w:rsid w:val="0081458B"/>
    <w:rsid w:val="00815B30"/>
    <w:rsid w:val="00815B9D"/>
    <w:rsid w:val="008164BC"/>
    <w:rsid w:val="00821671"/>
    <w:rsid w:val="0082223D"/>
    <w:rsid w:val="00823FC3"/>
    <w:rsid w:val="008246E6"/>
    <w:rsid w:val="00826529"/>
    <w:rsid w:val="00827EC6"/>
    <w:rsid w:val="00830D76"/>
    <w:rsid w:val="00830FFA"/>
    <w:rsid w:val="00831916"/>
    <w:rsid w:val="00831CDA"/>
    <w:rsid w:val="008336E9"/>
    <w:rsid w:val="00833744"/>
    <w:rsid w:val="00835899"/>
    <w:rsid w:val="00835B29"/>
    <w:rsid w:val="00836087"/>
    <w:rsid w:val="00837362"/>
    <w:rsid w:val="008377D7"/>
    <w:rsid w:val="00837FB8"/>
    <w:rsid w:val="0084043C"/>
    <w:rsid w:val="00842C6C"/>
    <w:rsid w:val="008448B0"/>
    <w:rsid w:val="0084793C"/>
    <w:rsid w:val="008509CD"/>
    <w:rsid w:val="00855172"/>
    <w:rsid w:val="00855186"/>
    <w:rsid w:val="00855266"/>
    <w:rsid w:val="00856166"/>
    <w:rsid w:val="008561A2"/>
    <w:rsid w:val="00860945"/>
    <w:rsid w:val="00863913"/>
    <w:rsid w:val="00863A94"/>
    <w:rsid w:val="00866359"/>
    <w:rsid w:val="00866645"/>
    <w:rsid w:val="0087011B"/>
    <w:rsid w:val="00870416"/>
    <w:rsid w:val="008726E7"/>
    <w:rsid w:val="008768FE"/>
    <w:rsid w:val="00880981"/>
    <w:rsid w:val="00881CA0"/>
    <w:rsid w:val="00881D8E"/>
    <w:rsid w:val="00884200"/>
    <w:rsid w:val="00884EC4"/>
    <w:rsid w:val="0088755E"/>
    <w:rsid w:val="00887A87"/>
    <w:rsid w:val="00890A46"/>
    <w:rsid w:val="00890BEA"/>
    <w:rsid w:val="00892B57"/>
    <w:rsid w:val="00896B29"/>
    <w:rsid w:val="00897376"/>
    <w:rsid w:val="008A14DC"/>
    <w:rsid w:val="008A1B49"/>
    <w:rsid w:val="008A3054"/>
    <w:rsid w:val="008A3C4F"/>
    <w:rsid w:val="008A3C8D"/>
    <w:rsid w:val="008A3F4B"/>
    <w:rsid w:val="008B20E0"/>
    <w:rsid w:val="008B2E31"/>
    <w:rsid w:val="008B311D"/>
    <w:rsid w:val="008B3A8E"/>
    <w:rsid w:val="008B6EA7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D79B8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1D9B"/>
    <w:rsid w:val="00904BB5"/>
    <w:rsid w:val="00905250"/>
    <w:rsid w:val="00905A96"/>
    <w:rsid w:val="00906195"/>
    <w:rsid w:val="009078B4"/>
    <w:rsid w:val="00910B0A"/>
    <w:rsid w:val="009111C1"/>
    <w:rsid w:val="009147FF"/>
    <w:rsid w:val="009156DD"/>
    <w:rsid w:val="00917B09"/>
    <w:rsid w:val="00922564"/>
    <w:rsid w:val="00924B65"/>
    <w:rsid w:val="00924DEF"/>
    <w:rsid w:val="009270FF"/>
    <w:rsid w:val="00927917"/>
    <w:rsid w:val="00934444"/>
    <w:rsid w:val="00934C96"/>
    <w:rsid w:val="009361C1"/>
    <w:rsid w:val="009364B2"/>
    <w:rsid w:val="00936CCF"/>
    <w:rsid w:val="00937426"/>
    <w:rsid w:val="009431C0"/>
    <w:rsid w:val="0094411A"/>
    <w:rsid w:val="00944D49"/>
    <w:rsid w:val="00946007"/>
    <w:rsid w:val="00947FD7"/>
    <w:rsid w:val="00955784"/>
    <w:rsid w:val="00962A70"/>
    <w:rsid w:val="00964E12"/>
    <w:rsid w:val="009653C3"/>
    <w:rsid w:val="009658D2"/>
    <w:rsid w:val="00965E62"/>
    <w:rsid w:val="009666BD"/>
    <w:rsid w:val="009668A7"/>
    <w:rsid w:val="00966E52"/>
    <w:rsid w:val="0097285E"/>
    <w:rsid w:val="00972C74"/>
    <w:rsid w:val="00972DE5"/>
    <w:rsid w:val="0097405B"/>
    <w:rsid w:val="0097433A"/>
    <w:rsid w:val="00975E56"/>
    <w:rsid w:val="00980B68"/>
    <w:rsid w:val="00982E88"/>
    <w:rsid w:val="00983D92"/>
    <w:rsid w:val="0099003A"/>
    <w:rsid w:val="00990963"/>
    <w:rsid w:val="009923D2"/>
    <w:rsid w:val="00992805"/>
    <w:rsid w:val="00994106"/>
    <w:rsid w:val="0099560A"/>
    <w:rsid w:val="009A0250"/>
    <w:rsid w:val="009A104A"/>
    <w:rsid w:val="009A171F"/>
    <w:rsid w:val="009A41A7"/>
    <w:rsid w:val="009A4CB0"/>
    <w:rsid w:val="009A6A57"/>
    <w:rsid w:val="009A7B0F"/>
    <w:rsid w:val="009B0F36"/>
    <w:rsid w:val="009B4607"/>
    <w:rsid w:val="009B4B67"/>
    <w:rsid w:val="009B76AC"/>
    <w:rsid w:val="009C1738"/>
    <w:rsid w:val="009C20DC"/>
    <w:rsid w:val="009C3CD3"/>
    <w:rsid w:val="009C48C0"/>
    <w:rsid w:val="009C62AE"/>
    <w:rsid w:val="009C6482"/>
    <w:rsid w:val="009D0C64"/>
    <w:rsid w:val="009D1055"/>
    <w:rsid w:val="009D20BA"/>
    <w:rsid w:val="009D2DA8"/>
    <w:rsid w:val="009D3165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0650"/>
    <w:rsid w:val="009F13D6"/>
    <w:rsid w:val="009F2032"/>
    <w:rsid w:val="009F2836"/>
    <w:rsid w:val="009F4623"/>
    <w:rsid w:val="009F490F"/>
    <w:rsid w:val="009F4FB2"/>
    <w:rsid w:val="00A019A3"/>
    <w:rsid w:val="00A0533E"/>
    <w:rsid w:val="00A05454"/>
    <w:rsid w:val="00A0707D"/>
    <w:rsid w:val="00A135A6"/>
    <w:rsid w:val="00A15675"/>
    <w:rsid w:val="00A178DC"/>
    <w:rsid w:val="00A17BA8"/>
    <w:rsid w:val="00A20664"/>
    <w:rsid w:val="00A242DC"/>
    <w:rsid w:val="00A2565A"/>
    <w:rsid w:val="00A26CD9"/>
    <w:rsid w:val="00A326FC"/>
    <w:rsid w:val="00A3327D"/>
    <w:rsid w:val="00A342B1"/>
    <w:rsid w:val="00A35E60"/>
    <w:rsid w:val="00A40A08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23D"/>
    <w:rsid w:val="00A7547E"/>
    <w:rsid w:val="00A76566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3A23"/>
    <w:rsid w:val="00AA4A2F"/>
    <w:rsid w:val="00AA4C65"/>
    <w:rsid w:val="00AA5733"/>
    <w:rsid w:val="00AA6CA2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1CED"/>
    <w:rsid w:val="00AD2FE1"/>
    <w:rsid w:val="00AD42D3"/>
    <w:rsid w:val="00AD5F1F"/>
    <w:rsid w:val="00AD7B67"/>
    <w:rsid w:val="00AD7EA4"/>
    <w:rsid w:val="00AE0222"/>
    <w:rsid w:val="00AE1472"/>
    <w:rsid w:val="00AE61BD"/>
    <w:rsid w:val="00AE6298"/>
    <w:rsid w:val="00AE7050"/>
    <w:rsid w:val="00AE775B"/>
    <w:rsid w:val="00AF1254"/>
    <w:rsid w:val="00AF1D82"/>
    <w:rsid w:val="00AF4163"/>
    <w:rsid w:val="00AF4DD4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1779E"/>
    <w:rsid w:val="00B177C5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526A"/>
    <w:rsid w:val="00B26D70"/>
    <w:rsid w:val="00B27F18"/>
    <w:rsid w:val="00B31160"/>
    <w:rsid w:val="00B33299"/>
    <w:rsid w:val="00B336CF"/>
    <w:rsid w:val="00B33F3F"/>
    <w:rsid w:val="00B341C1"/>
    <w:rsid w:val="00B362B0"/>
    <w:rsid w:val="00B37504"/>
    <w:rsid w:val="00B37EB6"/>
    <w:rsid w:val="00B41542"/>
    <w:rsid w:val="00B4300A"/>
    <w:rsid w:val="00B43F53"/>
    <w:rsid w:val="00B461DE"/>
    <w:rsid w:val="00B47246"/>
    <w:rsid w:val="00B472E6"/>
    <w:rsid w:val="00B4788F"/>
    <w:rsid w:val="00B47EB5"/>
    <w:rsid w:val="00B50A2D"/>
    <w:rsid w:val="00B5183D"/>
    <w:rsid w:val="00B51EC8"/>
    <w:rsid w:val="00B53534"/>
    <w:rsid w:val="00B540FF"/>
    <w:rsid w:val="00B56FE3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1805"/>
    <w:rsid w:val="00B7275C"/>
    <w:rsid w:val="00B75BAD"/>
    <w:rsid w:val="00B76164"/>
    <w:rsid w:val="00B80FC1"/>
    <w:rsid w:val="00B82CD6"/>
    <w:rsid w:val="00B8355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4C81"/>
    <w:rsid w:val="00BB5011"/>
    <w:rsid w:val="00BB5506"/>
    <w:rsid w:val="00BB6176"/>
    <w:rsid w:val="00BB6C1C"/>
    <w:rsid w:val="00BC020B"/>
    <w:rsid w:val="00BC0416"/>
    <w:rsid w:val="00BC1118"/>
    <w:rsid w:val="00BC2CDF"/>
    <w:rsid w:val="00BD2753"/>
    <w:rsid w:val="00BD2FE7"/>
    <w:rsid w:val="00BD3D1F"/>
    <w:rsid w:val="00BD6348"/>
    <w:rsid w:val="00BD7600"/>
    <w:rsid w:val="00BE1BFB"/>
    <w:rsid w:val="00BE356F"/>
    <w:rsid w:val="00BE43C8"/>
    <w:rsid w:val="00BE5C3B"/>
    <w:rsid w:val="00BE7BD4"/>
    <w:rsid w:val="00BF0EEB"/>
    <w:rsid w:val="00BF1CF3"/>
    <w:rsid w:val="00BF5009"/>
    <w:rsid w:val="00BF71ED"/>
    <w:rsid w:val="00C01805"/>
    <w:rsid w:val="00C0400E"/>
    <w:rsid w:val="00C047BC"/>
    <w:rsid w:val="00C04B07"/>
    <w:rsid w:val="00C051AD"/>
    <w:rsid w:val="00C06794"/>
    <w:rsid w:val="00C10AD1"/>
    <w:rsid w:val="00C12066"/>
    <w:rsid w:val="00C13E1C"/>
    <w:rsid w:val="00C15DA3"/>
    <w:rsid w:val="00C1657D"/>
    <w:rsid w:val="00C176EB"/>
    <w:rsid w:val="00C17A0D"/>
    <w:rsid w:val="00C17CD9"/>
    <w:rsid w:val="00C17F51"/>
    <w:rsid w:val="00C218DF"/>
    <w:rsid w:val="00C23B29"/>
    <w:rsid w:val="00C23B3D"/>
    <w:rsid w:val="00C23DC1"/>
    <w:rsid w:val="00C23EFA"/>
    <w:rsid w:val="00C24796"/>
    <w:rsid w:val="00C25275"/>
    <w:rsid w:val="00C25DCE"/>
    <w:rsid w:val="00C268F0"/>
    <w:rsid w:val="00C274EA"/>
    <w:rsid w:val="00C30100"/>
    <w:rsid w:val="00C31BD8"/>
    <w:rsid w:val="00C31D8D"/>
    <w:rsid w:val="00C3275B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70A7B"/>
    <w:rsid w:val="00C70AC7"/>
    <w:rsid w:val="00C72FAF"/>
    <w:rsid w:val="00C7537A"/>
    <w:rsid w:val="00C7671E"/>
    <w:rsid w:val="00C77482"/>
    <w:rsid w:val="00C80D3A"/>
    <w:rsid w:val="00C857BD"/>
    <w:rsid w:val="00C85DD9"/>
    <w:rsid w:val="00C87614"/>
    <w:rsid w:val="00C912CD"/>
    <w:rsid w:val="00C94EFD"/>
    <w:rsid w:val="00C95E22"/>
    <w:rsid w:val="00C96866"/>
    <w:rsid w:val="00C978CE"/>
    <w:rsid w:val="00C97C79"/>
    <w:rsid w:val="00C97D9B"/>
    <w:rsid w:val="00C97FCC"/>
    <w:rsid w:val="00CA0817"/>
    <w:rsid w:val="00CA2DDB"/>
    <w:rsid w:val="00CA2F21"/>
    <w:rsid w:val="00CA30DE"/>
    <w:rsid w:val="00CA3FBC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1637"/>
    <w:rsid w:val="00CC2A0A"/>
    <w:rsid w:val="00CC313A"/>
    <w:rsid w:val="00CC51C6"/>
    <w:rsid w:val="00CC580E"/>
    <w:rsid w:val="00CC5BCF"/>
    <w:rsid w:val="00CC788A"/>
    <w:rsid w:val="00CD0AFB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68C4"/>
    <w:rsid w:val="00D02980"/>
    <w:rsid w:val="00D03093"/>
    <w:rsid w:val="00D03EAB"/>
    <w:rsid w:val="00D04527"/>
    <w:rsid w:val="00D047A4"/>
    <w:rsid w:val="00D0482F"/>
    <w:rsid w:val="00D0517A"/>
    <w:rsid w:val="00D0541B"/>
    <w:rsid w:val="00D103C5"/>
    <w:rsid w:val="00D10B8E"/>
    <w:rsid w:val="00D11C3C"/>
    <w:rsid w:val="00D11FDA"/>
    <w:rsid w:val="00D15412"/>
    <w:rsid w:val="00D16D10"/>
    <w:rsid w:val="00D215F3"/>
    <w:rsid w:val="00D21729"/>
    <w:rsid w:val="00D21FBC"/>
    <w:rsid w:val="00D226B9"/>
    <w:rsid w:val="00D23730"/>
    <w:rsid w:val="00D238D4"/>
    <w:rsid w:val="00D252E6"/>
    <w:rsid w:val="00D25A62"/>
    <w:rsid w:val="00D25D97"/>
    <w:rsid w:val="00D2684E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501B"/>
    <w:rsid w:val="00D50F69"/>
    <w:rsid w:val="00D51858"/>
    <w:rsid w:val="00D62CA0"/>
    <w:rsid w:val="00D662B2"/>
    <w:rsid w:val="00D66943"/>
    <w:rsid w:val="00D67F68"/>
    <w:rsid w:val="00D70940"/>
    <w:rsid w:val="00D71615"/>
    <w:rsid w:val="00D72FA2"/>
    <w:rsid w:val="00D7395D"/>
    <w:rsid w:val="00D73C5D"/>
    <w:rsid w:val="00D76F50"/>
    <w:rsid w:val="00D77524"/>
    <w:rsid w:val="00D77688"/>
    <w:rsid w:val="00D80BB4"/>
    <w:rsid w:val="00D80E0D"/>
    <w:rsid w:val="00D82E8D"/>
    <w:rsid w:val="00D83B2E"/>
    <w:rsid w:val="00D844BF"/>
    <w:rsid w:val="00D86B6D"/>
    <w:rsid w:val="00D918FD"/>
    <w:rsid w:val="00D9465D"/>
    <w:rsid w:val="00D95567"/>
    <w:rsid w:val="00D959D2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B1196"/>
    <w:rsid w:val="00DB2AB9"/>
    <w:rsid w:val="00DB41C4"/>
    <w:rsid w:val="00DB67B7"/>
    <w:rsid w:val="00DB7957"/>
    <w:rsid w:val="00DB7EDB"/>
    <w:rsid w:val="00DC2287"/>
    <w:rsid w:val="00DC25EC"/>
    <w:rsid w:val="00DC2B6C"/>
    <w:rsid w:val="00DC4830"/>
    <w:rsid w:val="00DC5865"/>
    <w:rsid w:val="00DC6650"/>
    <w:rsid w:val="00DD06E9"/>
    <w:rsid w:val="00DD0778"/>
    <w:rsid w:val="00DD195E"/>
    <w:rsid w:val="00DD6DFD"/>
    <w:rsid w:val="00DD7AD8"/>
    <w:rsid w:val="00DE49A6"/>
    <w:rsid w:val="00DE4CEC"/>
    <w:rsid w:val="00DE5426"/>
    <w:rsid w:val="00DE57C9"/>
    <w:rsid w:val="00DE6662"/>
    <w:rsid w:val="00DE7DCA"/>
    <w:rsid w:val="00DF0D7E"/>
    <w:rsid w:val="00DF1ED8"/>
    <w:rsid w:val="00DF2807"/>
    <w:rsid w:val="00DF562A"/>
    <w:rsid w:val="00DF789A"/>
    <w:rsid w:val="00E0023E"/>
    <w:rsid w:val="00E003F8"/>
    <w:rsid w:val="00E00A68"/>
    <w:rsid w:val="00E02EE5"/>
    <w:rsid w:val="00E02FB2"/>
    <w:rsid w:val="00E04704"/>
    <w:rsid w:val="00E0566F"/>
    <w:rsid w:val="00E0674B"/>
    <w:rsid w:val="00E06A7C"/>
    <w:rsid w:val="00E10003"/>
    <w:rsid w:val="00E10242"/>
    <w:rsid w:val="00E11581"/>
    <w:rsid w:val="00E11D22"/>
    <w:rsid w:val="00E124E1"/>
    <w:rsid w:val="00E1369F"/>
    <w:rsid w:val="00E13AEA"/>
    <w:rsid w:val="00E14005"/>
    <w:rsid w:val="00E1757C"/>
    <w:rsid w:val="00E20FF4"/>
    <w:rsid w:val="00E21533"/>
    <w:rsid w:val="00E245B9"/>
    <w:rsid w:val="00E24E80"/>
    <w:rsid w:val="00E25EB3"/>
    <w:rsid w:val="00E26C9C"/>
    <w:rsid w:val="00E27C91"/>
    <w:rsid w:val="00E3015F"/>
    <w:rsid w:val="00E30E7A"/>
    <w:rsid w:val="00E335AE"/>
    <w:rsid w:val="00E3413B"/>
    <w:rsid w:val="00E35C15"/>
    <w:rsid w:val="00E375A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3CB9"/>
    <w:rsid w:val="00E47126"/>
    <w:rsid w:val="00E47206"/>
    <w:rsid w:val="00E53B69"/>
    <w:rsid w:val="00E55B7C"/>
    <w:rsid w:val="00E56385"/>
    <w:rsid w:val="00E56A51"/>
    <w:rsid w:val="00E56AEE"/>
    <w:rsid w:val="00E570E2"/>
    <w:rsid w:val="00E57991"/>
    <w:rsid w:val="00E6099C"/>
    <w:rsid w:val="00E618C0"/>
    <w:rsid w:val="00E629E3"/>
    <w:rsid w:val="00E63609"/>
    <w:rsid w:val="00E6378C"/>
    <w:rsid w:val="00E63926"/>
    <w:rsid w:val="00E65409"/>
    <w:rsid w:val="00E67F65"/>
    <w:rsid w:val="00E70159"/>
    <w:rsid w:val="00E70358"/>
    <w:rsid w:val="00E70BBE"/>
    <w:rsid w:val="00E71AF1"/>
    <w:rsid w:val="00E71E54"/>
    <w:rsid w:val="00E72928"/>
    <w:rsid w:val="00E73178"/>
    <w:rsid w:val="00E74201"/>
    <w:rsid w:val="00E7539F"/>
    <w:rsid w:val="00E75807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6C58"/>
    <w:rsid w:val="00E974EC"/>
    <w:rsid w:val="00EA0623"/>
    <w:rsid w:val="00EA2552"/>
    <w:rsid w:val="00EA2AEC"/>
    <w:rsid w:val="00EA5213"/>
    <w:rsid w:val="00EB0196"/>
    <w:rsid w:val="00EB115C"/>
    <w:rsid w:val="00EB159D"/>
    <w:rsid w:val="00EB42D4"/>
    <w:rsid w:val="00EB45EC"/>
    <w:rsid w:val="00EB480E"/>
    <w:rsid w:val="00EB49CD"/>
    <w:rsid w:val="00EB4CC8"/>
    <w:rsid w:val="00EB534B"/>
    <w:rsid w:val="00EC0213"/>
    <w:rsid w:val="00EC06E0"/>
    <w:rsid w:val="00EC0918"/>
    <w:rsid w:val="00EC0B81"/>
    <w:rsid w:val="00EC105D"/>
    <w:rsid w:val="00EC1211"/>
    <w:rsid w:val="00EC2345"/>
    <w:rsid w:val="00EC2AD6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DCC"/>
    <w:rsid w:val="00EE5538"/>
    <w:rsid w:val="00EE5A0B"/>
    <w:rsid w:val="00EF0015"/>
    <w:rsid w:val="00EF0139"/>
    <w:rsid w:val="00EF0A6E"/>
    <w:rsid w:val="00EF1AC5"/>
    <w:rsid w:val="00EF1C05"/>
    <w:rsid w:val="00EF2CBD"/>
    <w:rsid w:val="00EF3F2E"/>
    <w:rsid w:val="00EF49FB"/>
    <w:rsid w:val="00F00394"/>
    <w:rsid w:val="00F00707"/>
    <w:rsid w:val="00F01B6D"/>
    <w:rsid w:val="00F01B6E"/>
    <w:rsid w:val="00F02A7B"/>
    <w:rsid w:val="00F043A1"/>
    <w:rsid w:val="00F044A3"/>
    <w:rsid w:val="00F04D07"/>
    <w:rsid w:val="00F05118"/>
    <w:rsid w:val="00F06467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42C3"/>
    <w:rsid w:val="00F25441"/>
    <w:rsid w:val="00F25954"/>
    <w:rsid w:val="00F3076F"/>
    <w:rsid w:val="00F30A65"/>
    <w:rsid w:val="00F3111B"/>
    <w:rsid w:val="00F3201C"/>
    <w:rsid w:val="00F3310E"/>
    <w:rsid w:val="00F331D7"/>
    <w:rsid w:val="00F35978"/>
    <w:rsid w:val="00F366F2"/>
    <w:rsid w:val="00F37FB9"/>
    <w:rsid w:val="00F4125E"/>
    <w:rsid w:val="00F4307C"/>
    <w:rsid w:val="00F450DD"/>
    <w:rsid w:val="00F45BD0"/>
    <w:rsid w:val="00F518BF"/>
    <w:rsid w:val="00F51DE4"/>
    <w:rsid w:val="00F52E8E"/>
    <w:rsid w:val="00F53244"/>
    <w:rsid w:val="00F53498"/>
    <w:rsid w:val="00F548FF"/>
    <w:rsid w:val="00F55A4C"/>
    <w:rsid w:val="00F5635D"/>
    <w:rsid w:val="00F56947"/>
    <w:rsid w:val="00F608B8"/>
    <w:rsid w:val="00F60A6B"/>
    <w:rsid w:val="00F619F9"/>
    <w:rsid w:val="00F6238B"/>
    <w:rsid w:val="00F62989"/>
    <w:rsid w:val="00F65C4A"/>
    <w:rsid w:val="00F65D27"/>
    <w:rsid w:val="00F66B2F"/>
    <w:rsid w:val="00F7101C"/>
    <w:rsid w:val="00F7179B"/>
    <w:rsid w:val="00F71F54"/>
    <w:rsid w:val="00F74A06"/>
    <w:rsid w:val="00F756FA"/>
    <w:rsid w:val="00F75886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82E"/>
    <w:rsid w:val="00F979E8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9F3"/>
    <w:rsid w:val="00FD2C1A"/>
    <w:rsid w:val="00FD36C7"/>
    <w:rsid w:val="00FD5083"/>
    <w:rsid w:val="00FD56D8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2E3"/>
    <w:rsid w:val="00FF2A90"/>
    <w:rsid w:val="00FF34AA"/>
    <w:rsid w:val="00FF420B"/>
    <w:rsid w:val="00FF6A99"/>
    <w:rsid w:val="00FF77BE"/>
    <w:rsid w:val="00FF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66454"/>
    <w:pPr>
      <w:ind w:left="720"/>
    </w:pPr>
  </w:style>
  <w:style w:type="paragraph" w:styleId="Header">
    <w:name w:val="header"/>
    <w:basedOn w:val="Normal"/>
    <w:link w:val="HeaderChar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544D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544D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7F1FE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F1FEC"/>
    <w:rPr>
      <w:rFonts w:cs="Calibr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F1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F1FEC"/>
    <w:rPr>
      <w:b/>
      <w:bCs/>
    </w:rPr>
  </w:style>
  <w:style w:type="paragraph" w:customStyle="1" w:styleId="ConsPlusNormal">
    <w:name w:val="ConsPlusNormal"/>
    <w:link w:val="ConsPlusNormal0"/>
    <w:uiPriority w:val="99"/>
    <w:rsid w:val="00676C87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Revision">
    <w:name w:val="Revision"/>
    <w:hidden/>
    <w:uiPriority w:val="99"/>
    <w:semiHidden/>
    <w:rsid w:val="00B362B0"/>
    <w:rPr>
      <w:rFonts w:cs="Calibri"/>
      <w:lang w:eastAsia="en-US"/>
    </w:rPr>
  </w:style>
  <w:style w:type="character" w:styleId="Hyperlink">
    <w:name w:val="Hyperlink"/>
    <w:basedOn w:val="DefaultParagraphFont"/>
    <w:uiPriority w:val="99"/>
    <w:semiHidden/>
    <w:rsid w:val="004F31A0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1"/>
    <w:uiPriority w:val="99"/>
    <w:qFormat/>
    <w:locked/>
    <w:rsid w:val="002714EC"/>
    <w:pPr>
      <w:spacing w:after="0" w:line="240" w:lineRule="auto"/>
      <w:jc w:val="center"/>
    </w:pPr>
    <w:rPr>
      <w:rFonts w:cs="Times New Roman"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C762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TitleChar1">
    <w:name w:val="Title Char1"/>
    <w:link w:val="Title"/>
    <w:uiPriority w:val="99"/>
    <w:locked/>
    <w:rsid w:val="002714EC"/>
    <w:rPr>
      <w:sz w:val="28"/>
    </w:rPr>
  </w:style>
  <w:style w:type="paragraph" w:styleId="NormalWeb">
    <w:name w:val="Normal (Web)"/>
    <w:basedOn w:val="Normal"/>
    <w:uiPriority w:val="99"/>
    <w:rsid w:val="0083191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0C2C6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9A41A7"/>
    <w:rPr>
      <w:rFonts w:ascii="Arial" w:hAnsi="Arial"/>
      <w:sz w:val="22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D83B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83B2E"/>
    <w:rPr>
      <w:rFonts w:ascii="Calibri" w:hAnsi="Calibri" w:cs="Calibri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6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stsovet@ng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774</TotalTime>
  <Pages>7</Pages>
  <Words>2490</Words>
  <Characters>14194</Characters>
  <Application>Microsoft Office Outlook</Application>
  <DocSecurity>0</DocSecurity>
  <Lines>0</Lines>
  <Paragraphs>0</Paragraphs>
  <ScaleCrop>false</ScaleCrop>
  <Company>MFNSO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Алена</cp:lastModifiedBy>
  <cp:revision>113</cp:revision>
  <cp:lastPrinted>2019-12-26T05:43:00Z</cp:lastPrinted>
  <dcterms:created xsi:type="dcterms:W3CDTF">2015-10-26T11:45:00Z</dcterms:created>
  <dcterms:modified xsi:type="dcterms:W3CDTF">2019-12-27T05:36:00Z</dcterms:modified>
</cp:coreProperties>
</file>